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88E7A" w14:textId="46ACB35F" w:rsidR="009B0B12" w:rsidRPr="007441C5" w:rsidRDefault="00A45F31">
      <w:pPr>
        <w:pStyle w:val="CRCoverPage"/>
        <w:tabs>
          <w:tab w:val="right" w:pos="9639"/>
        </w:tabs>
        <w:spacing w:after="0"/>
        <w:rPr>
          <w:b/>
          <w:i/>
          <w:sz w:val="28"/>
        </w:rPr>
      </w:pPr>
      <w:bookmarkStart w:id="0" w:name="_Toc60776684"/>
      <w:bookmarkStart w:id="1" w:name="_Toc100929475"/>
      <w:bookmarkStart w:id="2" w:name="_Toc46486659"/>
      <w:bookmarkStart w:id="3" w:name="_Toc46443898"/>
      <w:bookmarkStart w:id="4" w:name="_Toc52837545"/>
      <w:bookmarkStart w:id="5" w:name="_Toc36836154"/>
      <w:bookmarkStart w:id="6" w:name="_Toc20425633"/>
      <w:bookmarkStart w:id="7" w:name="_Toc53006185"/>
      <w:bookmarkStart w:id="8" w:name="_Toc36756613"/>
      <w:bookmarkStart w:id="9" w:name="_Toc36843131"/>
      <w:bookmarkStart w:id="10" w:name="_Toc37067420"/>
      <w:bookmarkStart w:id="11" w:name="_Toc52836537"/>
      <w:bookmarkStart w:id="12" w:name="_Toc46439061"/>
      <w:bookmarkStart w:id="13" w:name="_Toc29321029"/>
      <w:r>
        <w:rPr>
          <w:b/>
          <w:sz w:val="24"/>
        </w:rPr>
        <w:t>3GPP TSG-</w:t>
      </w:r>
      <w:fldSimple w:instr=" DOCPROPERTY  TSG/WGRef  \* MERGEFORMAT ">
        <w:r>
          <w:rPr>
            <w:b/>
            <w:sz w:val="24"/>
          </w:rPr>
          <w:t>RAN WG2</w:t>
        </w:r>
      </w:fldSimple>
      <w:r>
        <w:rPr>
          <w:b/>
          <w:sz w:val="24"/>
        </w:rPr>
        <w:t xml:space="preserve"> Meeting #</w:t>
      </w:r>
      <w:r w:rsidR="007441C5">
        <w:rPr>
          <w:b/>
          <w:sz w:val="24"/>
        </w:rPr>
        <w:t>120</w:t>
      </w:r>
      <w:r>
        <w:rPr>
          <w:b/>
          <w:i/>
          <w:sz w:val="28"/>
        </w:rPr>
        <w:tab/>
      </w:r>
      <w:r w:rsidR="00FF35AA" w:rsidRPr="00FF35AA">
        <w:rPr>
          <w:b/>
          <w:i/>
          <w:iCs/>
          <w:sz w:val="24"/>
        </w:rPr>
        <w:t>R2-</w:t>
      </w:r>
      <w:r w:rsidR="005A3BBC" w:rsidRPr="00FF35AA">
        <w:rPr>
          <w:b/>
          <w:i/>
          <w:iCs/>
          <w:sz w:val="24"/>
        </w:rPr>
        <w:t>22</w:t>
      </w:r>
      <w:r w:rsidR="00893C99">
        <w:rPr>
          <w:b/>
          <w:i/>
          <w:iCs/>
          <w:sz w:val="24"/>
        </w:rPr>
        <w:t>11368</w:t>
      </w:r>
    </w:p>
    <w:p w14:paraId="511EB815" w14:textId="0810B726" w:rsidR="009B0B12" w:rsidRDefault="007441C5">
      <w:pPr>
        <w:pStyle w:val="CRCoverPage"/>
        <w:outlineLvl w:val="0"/>
        <w:rPr>
          <w:b/>
          <w:sz w:val="24"/>
        </w:rPr>
      </w:pPr>
      <w:r w:rsidRPr="007441C5">
        <w:rPr>
          <w:rFonts w:eastAsia="新細明體" w:cs="Arial"/>
          <w:b/>
          <w:sz w:val="24"/>
          <w:lang w:eastAsia="zh-TW"/>
        </w:rPr>
        <w:t>Toulouse, France</w:t>
      </w:r>
      <w:r w:rsidR="00A45F31">
        <w:rPr>
          <w:b/>
          <w:sz w:val="24"/>
        </w:rPr>
        <w:t>,</w:t>
      </w:r>
      <w:r w:rsidR="00A45F31" w:rsidRPr="005A3BBC">
        <w:rPr>
          <w:rFonts w:cs="Arial"/>
          <w:b/>
          <w:sz w:val="24"/>
        </w:rPr>
        <w:t xml:space="preserve"> </w:t>
      </w:r>
      <w:r w:rsidR="00D20B27" w:rsidRPr="005A3BBC">
        <w:rPr>
          <w:rFonts w:cs="Arial"/>
        </w:rPr>
        <w:fldChar w:fldCharType="begin"/>
      </w:r>
      <w:r w:rsidR="00D20B27" w:rsidRPr="005A3BBC">
        <w:rPr>
          <w:rFonts w:cs="Arial"/>
        </w:rPr>
        <w:instrText xml:space="preserve"> DOCPROPERTY  StartDate  \* MERGEFORMAT </w:instrText>
      </w:r>
      <w:r w:rsidR="00D20B27" w:rsidRPr="005A3BBC">
        <w:rPr>
          <w:rFonts w:cs="Arial"/>
        </w:rPr>
        <w:fldChar w:fldCharType="separate"/>
      </w:r>
      <w:r w:rsidR="00A45F31" w:rsidRPr="005A3BBC">
        <w:rPr>
          <w:rFonts w:cs="Arial"/>
          <w:b/>
          <w:sz w:val="24"/>
        </w:rPr>
        <w:t>1</w:t>
      </w:r>
      <w:r>
        <w:rPr>
          <w:rFonts w:cs="Arial"/>
          <w:b/>
          <w:sz w:val="24"/>
        </w:rPr>
        <w:t>4</w:t>
      </w:r>
      <w:r w:rsidR="00A45F31" w:rsidRPr="005A3BBC">
        <w:rPr>
          <w:rFonts w:cs="Arial"/>
          <w:b/>
          <w:sz w:val="24"/>
        </w:rPr>
        <w:t xml:space="preserve"> - </w:t>
      </w:r>
      <w:r w:rsidR="005A3BBC" w:rsidRPr="005A3BBC">
        <w:rPr>
          <w:rFonts w:eastAsia="新細明體" w:cs="Arial"/>
          <w:b/>
          <w:sz w:val="24"/>
          <w:lang w:eastAsia="zh-TW"/>
        </w:rPr>
        <w:t>1</w:t>
      </w:r>
      <w:r>
        <w:rPr>
          <w:rFonts w:eastAsia="新細明體" w:cs="Arial"/>
          <w:b/>
          <w:sz w:val="24"/>
          <w:lang w:eastAsia="zh-TW"/>
        </w:rPr>
        <w:t>8</w:t>
      </w:r>
      <w:r w:rsidR="00A45F31" w:rsidRPr="005A3BBC">
        <w:rPr>
          <w:rFonts w:cs="Arial"/>
          <w:b/>
          <w:sz w:val="24"/>
        </w:rPr>
        <w:t xml:space="preserve"> </w:t>
      </w:r>
      <w:r>
        <w:rPr>
          <w:rFonts w:cs="Arial"/>
          <w:b/>
          <w:sz w:val="24"/>
        </w:rPr>
        <w:t>Nov</w:t>
      </w:r>
      <w:r w:rsidR="00A45F31" w:rsidRPr="005A3BBC">
        <w:rPr>
          <w:rFonts w:cs="Arial"/>
          <w:b/>
          <w:sz w:val="24"/>
        </w:rPr>
        <w:t>, 2022</w:t>
      </w:r>
      <w:r w:rsidR="00D20B27" w:rsidRPr="005A3BBC">
        <w:rPr>
          <w:rFonts w:cs="Arial"/>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B0B12" w14:paraId="7A3A002C" w14:textId="77777777">
        <w:tc>
          <w:tcPr>
            <w:tcW w:w="9641" w:type="dxa"/>
            <w:gridSpan w:val="9"/>
            <w:tcBorders>
              <w:top w:val="single" w:sz="4" w:space="0" w:color="auto"/>
              <w:left w:val="single" w:sz="4" w:space="0" w:color="auto"/>
              <w:right w:val="single" w:sz="4" w:space="0" w:color="auto"/>
            </w:tcBorders>
          </w:tcPr>
          <w:p w14:paraId="2288EEB3" w14:textId="77777777" w:rsidR="009B0B12" w:rsidRDefault="00A45F31">
            <w:pPr>
              <w:pStyle w:val="CRCoverPage"/>
              <w:spacing w:after="0"/>
              <w:jc w:val="right"/>
              <w:rPr>
                <w:i/>
              </w:rPr>
            </w:pPr>
            <w:r>
              <w:rPr>
                <w:i/>
                <w:sz w:val="14"/>
              </w:rPr>
              <w:t>CR-Form-v12.2</w:t>
            </w:r>
          </w:p>
        </w:tc>
      </w:tr>
      <w:tr w:rsidR="009B0B12" w14:paraId="21804FE1" w14:textId="77777777">
        <w:tc>
          <w:tcPr>
            <w:tcW w:w="9641" w:type="dxa"/>
            <w:gridSpan w:val="9"/>
            <w:tcBorders>
              <w:left w:val="single" w:sz="4" w:space="0" w:color="auto"/>
              <w:right w:val="single" w:sz="4" w:space="0" w:color="auto"/>
            </w:tcBorders>
          </w:tcPr>
          <w:p w14:paraId="1E258C33" w14:textId="77777777" w:rsidR="009B0B12" w:rsidRDefault="00A45F31">
            <w:pPr>
              <w:pStyle w:val="CRCoverPage"/>
              <w:spacing w:after="0"/>
              <w:jc w:val="center"/>
            </w:pPr>
            <w:r>
              <w:rPr>
                <w:b/>
                <w:sz w:val="32"/>
              </w:rPr>
              <w:t>CHANGE REQUEST</w:t>
            </w:r>
          </w:p>
        </w:tc>
      </w:tr>
      <w:tr w:rsidR="009B0B12" w14:paraId="59F2FDFC" w14:textId="77777777">
        <w:tc>
          <w:tcPr>
            <w:tcW w:w="9641" w:type="dxa"/>
            <w:gridSpan w:val="9"/>
            <w:tcBorders>
              <w:left w:val="single" w:sz="4" w:space="0" w:color="auto"/>
              <w:right w:val="single" w:sz="4" w:space="0" w:color="auto"/>
            </w:tcBorders>
          </w:tcPr>
          <w:p w14:paraId="52852BED" w14:textId="77777777" w:rsidR="009B0B12" w:rsidRDefault="009B0B12">
            <w:pPr>
              <w:pStyle w:val="CRCoverPage"/>
              <w:spacing w:after="0"/>
              <w:rPr>
                <w:sz w:val="8"/>
                <w:szCs w:val="8"/>
              </w:rPr>
            </w:pPr>
          </w:p>
        </w:tc>
      </w:tr>
      <w:tr w:rsidR="009B0B12" w14:paraId="4AB3B75C" w14:textId="77777777">
        <w:tc>
          <w:tcPr>
            <w:tcW w:w="142" w:type="dxa"/>
            <w:tcBorders>
              <w:left w:val="single" w:sz="4" w:space="0" w:color="auto"/>
            </w:tcBorders>
          </w:tcPr>
          <w:p w14:paraId="5A06930C" w14:textId="77777777" w:rsidR="009B0B12" w:rsidRDefault="009B0B12">
            <w:pPr>
              <w:pStyle w:val="CRCoverPage"/>
              <w:spacing w:after="0"/>
              <w:jc w:val="right"/>
            </w:pPr>
          </w:p>
        </w:tc>
        <w:tc>
          <w:tcPr>
            <w:tcW w:w="1559" w:type="dxa"/>
            <w:shd w:val="pct30" w:color="FFFF00" w:fill="auto"/>
          </w:tcPr>
          <w:p w14:paraId="49441FC8" w14:textId="77777777" w:rsidR="009B0B12" w:rsidRDefault="00987F13">
            <w:pPr>
              <w:pStyle w:val="CRCoverPage"/>
              <w:spacing w:after="0"/>
              <w:jc w:val="right"/>
              <w:rPr>
                <w:b/>
                <w:sz w:val="28"/>
              </w:rPr>
            </w:pPr>
            <w:fldSimple w:instr=" DOCPROPERTY  Spec#  \* MERGEFORMAT ">
              <w:r w:rsidR="00A45F31">
                <w:rPr>
                  <w:b/>
                  <w:sz w:val="28"/>
                </w:rPr>
                <w:t>38.331</w:t>
              </w:r>
            </w:fldSimple>
          </w:p>
        </w:tc>
        <w:tc>
          <w:tcPr>
            <w:tcW w:w="709" w:type="dxa"/>
          </w:tcPr>
          <w:p w14:paraId="55840F20" w14:textId="77777777" w:rsidR="009B0B12" w:rsidRDefault="00A45F31">
            <w:pPr>
              <w:pStyle w:val="CRCoverPage"/>
              <w:spacing w:after="0"/>
              <w:jc w:val="center"/>
            </w:pPr>
            <w:r>
              <w:rPr>
                <w:b/>
                <w:sz w:val="28"/>
              </w:rPr>
              <w:t>CR</w:t>
            </w:r>
          </w:p>
        </w:tc>
        <w:tc>
          <w:tcPr>
            <w:tcW w:w="1276" w:type="dxa"/>
            <w:shd w:val="pct30" w:color="FFFF00" w:fill="auto"/>
          </w:tcPr>
          <w:p w14:paraId="464525CD" w14:textId="060C1A5D" w:rsidR="009B0B12" w:rsidRDefault="003F742A">
            <w:pPr>
              <w:pStyle w:val="CRCoverPage"/>
              <w:spacing w:after="0"/>
            </w:pPr>
            <w:r>
              <w:rPr>
                <w:b/>
                <w:sz w:val="28"/>
              </w:rPr>
              <w:t xml:space="preserve"> </w:t>
            </w:r>
            <w:r w:rsidR="00893C99">
              <w:rPr>
                <w:b/>
                <w:sz w:val="28"/>
              </w:rPr>
              <w:t>3590</w:t>
            </w:r>
          </w:p>
        </w:tc>
        <w:tc>
          <w:tcPr>
            <w:tcW w:w="709" w:type="dxa"/>
          </w:tcPr>
          <w:p w14:paraId="65C807E1" w14:textId="77777777" w:rsidR="009B0B12" w:rsidRDefault="00A45F31">
            <w:pPr>
              <w:pStyle w:val="CRCoverPage"/>
              <w:tabs>
                <w:tab w:val="right" w:pos="625"/>
              </w:tabs>
              <w:spacing w:after="0"/>
              <w:jc w:val="center"/>
            </w:pPr>
            <w:r>
              <w:rPr>
                <w:b/>
                <w:bCs/>
                <w:sz w:val="28"/>
              </w:rPr>
              <w:t>rev</w:t>
            </w:r>
          </w:p>
        </w:tc>
        <w:tc>
          <w:tcPr>
            <w:tcW w:w="992" w:type="dxa"/>
            <w:shd w:val="pct30" w:color="FFFF00" w:fill="auto"/>
          </w:tcPr>
          <w:p w14:paraId="45E33DD8" w14:textId="14793FA2" w:rsidR="009B0B12" w:rsidRDefault="005A3BBC">
            <w:pPr>
              <w:pStyle w:val="CRCoverPage"/>
              <w:spacing w:after="0"/>
              <w:rPr>
                <w:b/>
              </w:rPr>
            </w:pPr>
            <w:r>
              <w:rPr>
                <w:b/>
                <w:sz w:val="28"/>
              </w:rPr>
              <w:t>-</w:t>
            </w:r>
          </w:p>
        </w:tc>
        <w:tc>
          <w:tcPr>
            <w:tcW w:w="2410" w:type="dxa"/>
          </w:tcPr>
          <w:p w14:paraId="39C87204" w14:textId="77777777" w:rsidR="009B0B12" w:rsidRDefault="00A45F31">
            <w:pPr>
              <w:pStyle w:val="CRCoverPage"/>
              <w:tabs>
                <w:tab w:val="right" w:pos="1825"/>
              </w:tabs>
              <w:spacing w:after="0"/>
              <w:jc w:val="center"/>
            </w:pPr>
            <w:r>
              <w:rPr>
                <w:b/>
                <w:sz w:val="28"/>
                <w:szCs w:val="28"/>
              </w:rPr>
              <w:t>Current version:</w:t>
            </w:r>
          </w:p>
        </w:tc>
        <w:tc>
          <w:tcPr>
            <w:tcW w:w="1701" w:type="dxa"/>
            <w:shd w:val="pct30" w:color="FFFF00" w:fill="auto"/>
          </w:tcPr>
          <w:p w14:paraId="59CAE888" w14:textId="0A8AD7DC" w:rsidR="009B0B12" w:rsidRDefault="00987F13">
            <w:pPr>
              <w:pStyle w:val="CRCoverPage"/>
              <w:spacing w:after="0"/>
              <w:jc w:val="center"/>
              <w:rPr>
                <w:sz w:val="28"/>
              </w:rPr>
            </w:pPr>
            <w:fldSimple w:instr=" DOCPROPERTY  Version  \* MERGEFORMAT ">
              <w:r w:rsidR="00A45F31">
                <w:rPr>
                  <w:b/>
                  <w:sz w:val="28"/>
                </w:rPr>
                <w:t>17.</w:t>
              </w:r>
              <w:r w:rsidR="005A3BBC">
                <w:rPr>
                  <w:b/>
                  <w:sz w:val="28"/>
                </w:rPr>
                <w:t>2</w:t>
              </w:r>
              <w:r w:rsidR="00A45F31">
                <w:rPr>
                  <w:b/>
                  <w:sz w:val="28"/>
                </w:rPr>
                <w:t>.0</w:t>
              </w:r>
            </w:fldSimple>
          </w:p>
        </w:tc>
        <w:tc>
          <w:tcPr>
            <w:tcW w:w="143" w:type="dxa"/>
            <w:tcBorders>
              <w:right w:val="single" w:sz="4" w:space="0" w:color="auto"/>
            </w:tcBorders>
          </w:tcPr>
          <w:p w14:paraId="58478485" w14:textId="77777777" w:rsidR="009B0B12" w:rsidRDefault="009B0B12">
            <w:pPr>
              <w:pStyle w:val="CRCoverPage"/>
              <w:spacing w:after="0"/>
            </w:pPr>
          </w:p>
        </w:tc>
      </w:tr>
      <w:tr w:rsidR="009B0B12" w14:paraId="471A5747" w14:textId="77777777">
        <w:tc>
          <w:tcPr>
            <w:tcW w:w="9641" w:type="dxa"/>
            <w:gridSpan w:val="9"/>
            <w:tcBorders>
              <w:left w:val="single" w:sz="4" w:space="0" w:color="auto"/>
              <w:right w:val="single" w:sz="4" w:space="0" w:color="auto"/>
            </w:tcBorders>
          </w:tcPr>
          <w:p w14:paraId="6B8E247A" w14:textId="77777777" w:rsidR="009B0B12" w:rsidRDefault="009B0B12">
            <w:pPr>
              <w:pStyle w:val="CRCoverPage"/>
              <w:spacing w:after="0"/>
            </w:pPr>
          </w:p>
        </w:tc>
      </w:tr>
      <w:tr w:rsidR="009B0B12" w14:paraId="1E920B9D" w14:textId="77777777">
        <w:tc>
          <w:tcPr>
            <w:tcW w:w="9641" w:type="dxa"/>
            <w:gridSpan w:val="9"/>
            <w:tcBorders>
              <w:top w:val="single" w:sz="4" w:space="0" w:color="auto"/>
            </w:tcBorders>
          </w:tcPr>
          <w:p w14:paraId="58931B7A" w14:textId="77777777" w:rsidR="009B0B12" w:rsidRDefault="00A45F31">
            <w:pPr>
              <w:pStyle w:val="CRCoverPage"/>
              <w:spacing w:after="0"/>
              <w:jc w:val="center"/>
              <w:rPr>
                <w:rFonts w:cs="Arial"/>
                <w:i/>
              </w:rPr>
            </w:pPr>
            <w:r>
              <w:rPr>
                <w:rFonts w:cs="Arial"/>
                <w:i/>
              </w:rPr>
              <w:t xml:space="preserve">For </w:t>
            </w:r>
            <w:hyperlink r:id="rId11" w:anchor="_blank" w:history="1">
              <w:r>
                <w:rPr>
                  <w:rStyle w:val="af8"/>
                  <w:rFonts w:cs="Arial"/>
                  <w:b/>
                  <w:i/>
                  <w:color w:val="FF0000"/>
                </w:rPr>
                <w:t>HE</w:t>
              </w:r>
              <w:bookmarkStart w:id="14" w:name="_Hlt497126619"/>
              <w:r>
                <w:rPr>
                  <w:rStyle w:val="af8"/>
                  <w:rFonts w:cs="Arial"/>
                  <w:b/>
                  <w:i/>
                  <w:color w:val="FF0000"/>
                </w:rPr>
                <w:t>L</w:t>
              </w:r>
              <w:bookmarkEnd w:id="14"/>
              <w:r>
                <w:rPr>
                  <w:rStyle w:val="a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8"/>
                  <w:rFonts w:cs="Arial"/>
                  <w:i/>
                </w:rPr>
                <w:t>http://www.3gpp.org/Change-Requests</w:t>
              </w:r>
            </w:hyperlink>
            <w:r>
              <w:rPr>
                <w:rFonts w:cs="Arial"/>
                <w:i/>
              </w:rPr>
              <w:t>.</w:t>
            </w:r>
          </w:p>
        </w:tc>
      </w:tr>
      <w:tr w:rsidR="009B0B12" w14:paraId="5F252E78" w14:textId="77777777">
        <w:tc>
          <w:tcPr>
            <w:tcW w:w="9641" w:type="dxa"/>
            <w:gridSpan w:val="9"/>
          </w:tcPr>
          <w:p w14:paraId="63D435EA" w14:textId="77777777" w:rsidR="009B0B12" w:rsidRDefault="009B0B12">
            <w:pPr>
              <w:pStyle w:val="CRCoverPage"/>
              <w:spacing w:after="0"/>
              <w:rPr>
                <w:sz w:val="8"/>
                <w:szCs w:val="8"/>
              </w:rPr>
            </w:pPr>
          </w:p>
        </w:tc>
      </w:tr>
    </w:tbl>
    <w:p w14:paraId="307490FB" w14:textId="77777777" w:rsidR="009B0B12" w:rsidRDefault="009B0B1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B0B12" w14:paraId="6984A242" w14:textId="77777777">
        <w:tc>
          <w:tcPr>
            <w:tcW w:w="2835" w:type="dxa"/>
          </w:tcPr>
          <w:p w14:paraId="02EAA96E" w14:textId="77777777" w:rsidR="009B0B12" w:rsidRDefault="00A45F31">
            <w:pPr>
              <w:pStyle w:val="CRCoverPage"/>
              <w:tabs>
                <w:tab w:val="right" w:pos="2751"/>
              </w:tabs>
              <w:spacing w:after="0"/>
              <w:rPr>
                <w:b/>
                <w:i/>
              </w:rPr>
            </w:pPr>
            <w:r>
              <w:rPr>
                <w:b/>
                <w:i/>
              </w:rPr>
              <w:t>Proposed change affects:</w:t>
            </w:r>
          </w:p>
        </w:tc>
        <w:tc>
          <w:tcPr>
            <w:tcW w:w="1418" w:type="dxa"/>
          </w:tcPr>
          <w:p w14:paraId="7F7295EF" w14:textId="77777777" w:rsidR="009B0B12" w:rsidRDefault="00A45F3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EEDBC6" w14:textId="77777777" w:rsidR="009B0B12" w:rsidRDefault="009B0B12">
            <w:pPr>
              <w:pStyle w:val="CRCoverPage"/>
              <w:spacing w:after="0"/>
              <w:jc w:val="center"/>
              <w:rPr>
                <w:b/>
                <w:caps/>
              </w:rPr>
            </w:pPr>
          </w:p>
        </w:tc>
        <w:tc>
          <w:tcPr>
            <w:tcW w:w="709" w:type="dxa"/>
            <w:tcBorders>
              <w:left w:val="single" w:sz="4" w:space="0" w:color="auto"/>
            </w:tcBorders>
          </w:tcPr>
          <w:p w14:paraId="0B7225B5" w14:textId="77777777" w:rsidR="009B0B12" w:rsidRDefault="00A45F3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1D3E03" w14:textId="77777777" w:rsidR="009B0B12" w:rsidRDefault="00A45F31">
            <w:pPr>
              <w:pStyle w:val="CRCoverPage"/>
              <w:spacing w:after="0"/>
              <w:jc w:val="center"/>
              <w:rPr>
                <w:b/>
                <w:caps/>
              </w:rPr>
            </w:pPr>
            <w:r>
              <w:rPr>
                <w:b/>
                <w:caps/>
              </w:rPr>
              <w:t>x</w:t>
            </w:r>
          </w:p>
        </w:tc>
        <w:tc>
          <w:tcPr>
            <w:tcW w:w="2126" w:type="dxa"/>
          </w:tcPr>
          <w:p w14:paraId="3DE0C7D7" w14:textId="77777777" w:rsidR="009B0B12" w:rsidRDefault="00A45F3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F5945" w14:textId="120F5C03" w:rsidR="009B0B12" w:rsidRPr="00222D97" w:rsidRDefault="009B0B12">
            <w:pPr>
              <w:pStyle w:val="CRCoverPage"/>
              <w:spacing w:after="0"/>
              <w:jc w:val="center"/>
              <w:rPr>
                <w:rFonts w:eastAsia="新細明體"/>
                <w:b/>
                <w:caps/>
                <w:lang w:eastAsia="zh-TW"/>
              </w:rPr>
            </w:pPr>
          </w:p>
        </w:tc>
        <w:tc>
          <w:tcPr>
            <w:tcW w:w="1418" w:type="dxa"/>
            <w:tcBorders>
              <w:left w:val="nil"/>
            </w:tcBorders>
          </w:tcPr>
          <w:p w14:paraId="2BF0A7ED" w14:textId="77777777" w:rsidR="009B0B12" w:rsidRDefault="00A45F3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66EC50" w14:textId="77777777" w:rsidR="009B0B12" w:rsidRDefault="009B0B12">
            <w:pPr>
              <w:pStyle w:val="CRCoverPage"/>
              <w:spacing w:after="0"/>
              <w:jc w:val="center"/>
              <w:rPr>
                <w:b/>
                <w:bCs/>
                <w:caps/>
              </w:rPr>
            </w:pPr>
          </w:p>
        </w:tc>
      </w:tr>
    </w:tbl>
    <w:p w14:paraId="2051BF15" w14:textId="77777777" w:rsidR="009B0B12" w:rsidRDefault="009B0B1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B0B12" w14:paraId="0509CBAF" w14:textId="77777777">
        <w:tc>
          <w:tcPr>
            <w:tcW w:w="9640" w:type="dxa"/>
            <w:gridSpan w:val="11"/>
          </w:tcPr>
          <w:p w14:paraId="7B1C3AD4" w14:textId="77777777" w:rsidR="009B0B12" w:rsidRDefault="009B0B12">
            <w:pPr>
              <w:pStyle w:val="CRCoverPage"/>
              <w:spacing w:after="0"/>
              <w:rPr>
                <w:sz w:val="8"/>
                <w:szCs w:val="8"/>
              </w:rPr>
            </w:pPr>
          </w:p>
        </w:tc>
      </w:tr>
      <w:tr w:rsidR="009B0B12" w14:paraId="15085A5D" w14:textId="77777777">
        <w:tc>
          <w:tcPr>
            <w:tcW w:w="1843" w:type="dxa"/>
            <w:tcBorders>
              <w:top w:val="single" w:sz="4" w:space="0" w:color="auto"/>
              <w:left w:val="single" w:sz="4" w:space="0" w:color="auto"/>
            </w:tcBorders>
          </w:tcPr>
          <w:p w14:paraId="63D7A501" w14:textId="77777777" w:rsidR="009B0B12" w:rsidRDefault="00A45F3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2E20C8D" w14:textId="0462F5F9" w:rsidR="009B0B12" w:rsidRDefault="005279A2">
            <w:pPr>
              <w:pStyle w:val="CRCoverPage"/>
              <w:spacing w:after="0"/>
              <w:ind w:left="100"/>
            </w:pPr>
            <w:r>
              <w:t>I</w:t>
            </w:r>
            <w:r w:rsidR="00B35E26">
              <w:t>O</w:t>
            </w:r>
            <w:r>
              <w:t>T bit for inter</w:t>
            </w:r>
            <w:r w:rsidR="0005370D">
              <w:t xml:space="preserve"> </w:t>
            </w:r>
            <w:r>
              <w:t>satellite measurement</w:t>
            </w:r>
            <w:r w:rsidR="0030545C">
              <w:t xml:space="preserve"> (38.331)</w:t>
            </w:r>
          </w:p>
        </w:tc>
      </w:tr>
      <w:tr w:rsidR="009B0B12" w14:paraId="56A937E9" w14:textId="77777777">
        <w:tc>
          <w:tcPr>
            <w:tcW w:w="1843" w:type="dxa"/>
            <w:tcBorders>
              <w:left w:val="single" w:sz="4" w:space="0" w:color="auto"/>
            </w:tcBorders>
          </w:tcPr>
          <w:p w14:paraId="7C7F4CCA" w14:textId="77777777" w:rsidR="009B0B12" w:rsidRDefault="009B0B12">
            <w:pPr>
              <w:pStyle w:val="CRCoverPage"/>
              <w:spacing w:after="0"/>
              <w:rPr>
                <w:b/>
                <w:i/>
                <w:sz w:val="8"/>
                <w:szCs w:val="8"/>
              </w:rPr>
            </w:pPr>
          </w:p>
        </w:tc>
        <w:tc>
          <w:tcPr>
            <w:tcW w:w="7797" w:type="dxa"/>
            <w:gridSpan w:val="10"/>
            <w:tcBorders>
              <w:right w:val="single" w:sz="4" w:space="0" w:color="auto"/>
            </w:tcBorders>
          </w:tcPr>
          <w:p w14:paraId="3AB1EBA0" w14:textId="77777777" w:rsidR="009B0B12" w:rsidRDefault="009B0B12">
            <w:pPr>
              <w:pStyle w:val="CRCoverPage"/>
              <w:spacing w:after="0"/>
              <w:rPr>
                <w:sz w:val="8"/>
                <w:szCs w:val="8"/>
              </w:rPr>
            </w:pPr>
          </w:p>
        </w:tc>
      </w:tr>
      <w:tr w:rsidR="009B0B12" w14:paraId="268DDFCF" w14:textId="77777777">
        <w:tc>
          <w:tcPr>
            <w:tcW w:w="1843" w:type="dxa"/>
            <w:tcBorders>
              <w:left w:val="single" w:sz="4" w:space="0" w:color="auto"/>
            </w:tcBorders>
          </w:tcPr>
          <w:p w14:paraId="34D2B6DE" w14:textId="77777777" w:rsidR="009B0B12" w:rsidRDefault="00A45F3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2BE3898" w14:textId="73464F70" w:rsidR="009B0B12" w:rsidRPr="005A3BBC" w:rsidRDefault="005A3BBC">
            <w:pPr>
              <w:pStyle w:val="CRCoverPage"/>
              <w:spacing w:after="0"/>
              <w:ind w:left="100"/>
              <w:rPr>
                <w:rFonts w:cs="Arial"/>
                <w:lang w:eastAsia="zh-TW"/>
              </w:rPr>
            </w:pPr>
            <w:r w:rsidRPr="005A3BBC">
              <w:rPr>
                <w:rFonts w:eastAsia="新細明體" w:cs="Arial"/>
                <w:lang w:eastAsia="zh-TW"/>
              </w:rPr>
              <w:t>MediaTek</w:t>
            </w:r>
          </w:p>
        </w:tc>
      </w:tr>
      <w:tr w:rsidR="009B0B12" w14:paraId="256E3C90" w14:textId="77777777">
        <w:tc>
          <w:tcPr>
            <w:tcW w:w="1843" w:type="dxa"/>
            <w:tcBorders>
              <w:left w:val="single" w:sz="4" w:space="0" w:color="auto"/>
            </w:tcBorders>
          </w:tcPr>
          <w:p w14:paraId="2BCFD1B5" w14:textId="77777777" w:rsidR="009B0B12" w:rsidRDefault="00A45F3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EACC77F" w14:textId="77777777" w:rsidR="009B0B12" w:rsidRDefault="00987F13">
            <w:pPr>
              <w:pStyle w:val="CRCoverPage"/>
              <w:spacing w:after="0"/>
              <w:ind w:left="100"/>
            </w:pPr>
            <w:fldSimple w:instr=" DOCPROPERTY  SourceIfTsg  \* MERGEFORMAT ">
              <w:r w:rsidR="00A45F31">
                <w:t>R2</w:t>
              </w:r>
            </w:fldSimple>
          </w:p>
        </w:tc>
      </w:tr>
      <w:tr w:rsidR="009B0B12" w14:paraId="1C8696A9" w14:textId="77777777">
        <w:tc>
          <w:tcPr>
            <w:tcW w:w="1843" w:type="dxa"/>
            <w:tcBorders>
              <w:left w:val="single" w:sz="4" w:space="0" w:color="auto"/>
            </w:tcBorders>
          </w:tcPr>
          <w:p w14:paraId="11162998" w14:textId="77777777" w:rsidR="009B0B12" w:rsidRDefault="009B0B12">
            <w:pPr>
              <w:pStyle w:val="CRCoverPage"/>
              <w:spacing w:after="0"/>
              <w:rPr>
                <w:b/>
                <w:i/>
                <w:sz w:val="8"/>
                <w:szCs w:val="8"/>
              </w:rPr>
            </w:pPr>
          </w:p>
        </w:tc>
        <w:tc>
          <w:tcPr>
            <w:tcW w:w="7797" w:type="dxa"/>
            <w:gridSpan w:val="10"/>
            <w:tcBorders>
              <w:right w:val="single" w:sz="4" w:space="0" w:color="auto"/>
            </w:tcBorders>
          </w:tcPr>
          <w:p w14:paraId="1A46786C" w14:textId="77777777" w:rsidR="009B0B12" w:rsidRDefault="009B0B12">
            <w:pPr>
              <w:pStyle w:val="CRCoverPage"/>
              <w:spacing w:after="0"/>
              <w:rPr>
                <w:sz w:val="8"/>
                <w:szCs w:val="8"/>
              </w:rPr>
            </w:pPr>
          </w:p>
        </w:tc>
      </w:tr>
      <w:tr w:rsidR="009B0B12" w14:paraId="5D113DDA" w14:textId="77777777">
        <w:tc>
          <w:tcPr>
            <w:tcW w:w="1843" w:type="dxa"/>
            <w:tcBorders>
              <w:left w:val="single" w:sz="4" w:space="0" w:color="auto"/>
            </w:tcBorders>
          </w:tcPr>
          <w:p w14:paraId="724E998C" w14:textId="77777777" w:rsidR="009B0B12" w:rsidRDefault="00A45F31">
            <w:pPr>
              <w:pStyle w:val="CRCoverPage"/>
              <w:tabs>
                <w:tab w:val="right" w:pos="1759"/>
              </w:tabs>
              <w:spacing w:after="0"/>
              <w:rPr>
                <w:b/>
                <w:i/>
              </w:rPr>
            </w:pPr>
            <w:r>
              <w:rPr>
                <w:b/>
                <w:i/>
              </w:rPr>
              <w:t>Work item code:</w:t>
            </w:r>
          </w:p>
        </w:tc>
        <w:tc>
          <w:tcPr>
            <w:tcW w:w="3686" w:type="dxa"/>
            <w:gridSpan w:val="5"/>
            <w:shd w:val="pct30" w:color="FFFF00" w:fill="auto"/>
          </w:tcPr>
          <w:p w14:paraId="4C658CFD" w14:textId="77777777" w:rsidR="009B0B12" w:rsidRDefault="00A45F31">
            <w:pPr>
              <w:pStyle w:val="CRCoverPage"/>
              <w:spacing w:after="0"/>
              <w:ind w:left="100"/>
            </w:pPr>
            <w:proofErr w:type="spellStart"/>
            <w:r>
              <w:t>NR_NTN_solutions</w:t>
            </w:r>
            <w:proofErr w:type="spellEnd"/>
            <w:r>
              <w:t>-Core</w:t>
            </w:r>
          </w:p>
        </w:tc>
        <w:tc>
          <w:tcPr>
            <w:tcW w:w="567" w:type="dxa"/>
            <w:tcBorders>
              <w:left w:val="nil"/>
            </w:tcBorders>
          </w:tcPr>
          <w:p w14:paraId="6EDEACEF" w14:textId="77777777" w:rsidR="009B0B12" w:rsidRDefault="009B0B12">
            <w:pPr>
              <w:pStyle w:val="CRCoverPage"/>
              <w:spacing w:after="0"/>
              <w:ind w:right="100"/>
            </w:pPr>
          </w:p>
        </w:tc>
        <w:tc>
          <w:tcPr>
            <w:tcW w:w="1417" w:type="dxa"/>
            <w:gridSpan w:val="3"/>
            <w:tcBorders>
              <w:left w:val="nil"/>
            </w:tcBorders>
          </w:tcPr>
          <w:p w14:paraId="6F9D43A8" w14:textId="77777777" w:rsidR="009B0B12" w:rsidRDefault="00A45F31">
            <w:pPr>
              <w:pStyle w:val="CRCoverPage"/>
              <w:spacing w:after="0"/>
              <w:jc w:val="right"/>
            </w:pPr>
            <w:r>
              <w:rPr>
                <w:b/>
                <w:i/>
              </w:rPr>
              <w:t>Date:</w:t>
            </w:r>
          </w:p>
        </w:tc>
        <w:tc>
          <w:tcPr>
            <w:tcW w:w="2127" w:type="dxa"/>
            <w:tcBorders>
              <w:right w:val="single" w:sz="4" w:space="0" w:color="auto"/>
            </w:tcBorders>
            <w:shd w:val="pct30" w:color="FFFF00" w:fill="auto"/>
          </w:tcPr>
          <w:p w14:paraId="7F398787" w14:textId="4F655F63" w:rsidR="009B0B12" w:rsidRDefault="00A45F31">
            <w:pPr>
              <w:pStyle w:val="CRCoverPage"/>
              <w:spacing w:after="0"/>
              <w:ind w:left="100"/>
            </w:pPr>
            <w:r>
              <w:t>2022-</w:t>
            </w:r>
            <w:r w:rsidR="00882609">
              <w:t>11</w:t>
            </w:r>
            <w:r>
              <w:t>-</w:t>
            </w:r>
            <w:r w:rsidR="00882609">
              <w:t>01</w:t>
            </w:r>
          </w:p>
        </w:tc>
      </w:tr>
      <w:tr w:rsidR="009B0B12" w14:paraId="7441A639" w14:textId="77777777">
        <w:tc>
          <w:tcPr>
            <w:tcW w:w="1843" w:type="dxa"/>
            <w:tcBorders>
              <w:left w:val="single" w:sz="4" w:space="0" w:color="auto"/>
            </w:tcBorders>
          </w:tcPr>
          <w:p w14:paraId="797EBF1D" w14:textId="77777777" w:rsidR="009B0B12" w:rsidRDefault="009B0B12">
            <w:pPr>
              <w:pStyle w:val="CRCoverPage"/>
              <w:spacing w:after="0"/>
              <w:rPr>
                <w:b/>
                <w:i/>
                <w:sz w:val="8"/>
                <w:szCs w:val="8"/>
              </w:rPr>
            </w:pPr>
          </w:p>
        </w:tc>
        <w:tc>
          <w:tcPr>
            <w:tcW w:w="1986" w:type="dxa"/>
            <w:gridSpan w:val="4"/>
          </w:tcPr>
          <w:p w14:paraId="0E76C375" w14:textId="77777777" w:rsidR="009B0B12" w:rsidRDefault="009B0B12">
            <w:pPr>
              <w:pStyle w:val="CRCoverPage"/>
              <w:spacing w:after="0"/>
              <w:rPr>
                <w:sz w:val="8"/>
                <w:szCs w:val="8"/>
              </w:rPr>
            </w:pPr>
          </w:p>
        </w:tc>
        <w:tc>
          <w:tcPr>
            <w:tcW w:w="2267" w:type="dxa"/>
            <w:gridSpan w:val="2"/>
          </w:tcPr>
          <w:p w14:paraId="7D352628" w14:textId="77777777" w:rsidR="009B0B12" w:rsidRDefault="009B0B12">
            <w:pPr>
              <w:pStyle w:val="CRCoverPage"/>
              <w:spacing w:after="0"/>
              <w:rPr>
                <w:sz w:val="8"/>
                <w:szCs w:val="8"/>
              </w:rPr>
            </w:pPr>
          </w:p>
        </w:tc>
        <w:tc>
          <w:tcPr>
            <w:tcW w:w="1417" w:type="dxa"/>
            <w:gridSpan w:val="3"/>
          </w:tcPr>
          <w:p w14:paraId="7B05D7BF" w14:textId="77777777" w:rsidR="009B0B12" w:rsidRDefault="009B0B12">
            <w:pPr>
              <w:pStyle w:val="CRCoverPage"/>
              <w:spacing w:after="0"/>
              <w:rPr>
                <w:sz w:val="8"/>
                <w:szCs w:val="8"/>
              </w:rPr>
            </w:pPr>
          </w:p>
        </w:tc>
        <w:tc>
          <w:tcPr>
            <w:tcW w:w="2127" w:type="dxa"/>
            <w:tcBorders>
              <w:right w:val="single" w:sz="4" w:space="0" w:color="auto"/>
            </w:tcBorders>
          </w:tcPr>
          <w:p w14:paraId="2A32A71C" w14:textId="77777777" w:rsidR="009B0B12" w:rsidRDefault="009B0B12">
            <w:pPr>
              <w:pStyle w:val="CRCoverPage"/>
              <w:spacing w:after="0"/>
              <w:rPr>
                <w:sz w:val="8"/>
                <w:szCs w:val="8"/>
              </w:rPr>
            </w:pPr>
          </w:p>
        </w:tc>
      </w:tr>
      <w:tr w:rsidR="009B0B12" w14:paraId="3E98E3AE" w14:textId="77777777">
        <w:trPr>
          <w:cantSplit/>
        </w:trPr>
        <w:tc>
          <w:tcPr>
            <w:tcW w:w="1843" w:type="dxa"/>
            <w:tcBorders>
              <w:left w:val="single" w:sz="4" w:space="0" w:color="auto"/>
            </w:tcBorders>
          </w:tcPr>
          <w:p w14:paraId="1592DCBC" w14:textId="77777777" w:rsidR="009B0B12" w:rsidRDefault="00A45F31">
            <w:pPr>
              <w:pStyle w:val="CRCoverPage"/>
              <w:tabs>
                <w:tab w:val="right" w:pos="1759"/>
              </w:tabs>
              <w:spacing w:after="0"/>
              <w:rPr>
                <w:b/>
                <w:i/>
              </w:rPr>
            </w:pPr>
            <w:r>
              <w:rPr>
                <w:b/>
                <w:i/>
              </w:rPr>
              <w:t>Category:</w:t>
            </w:r>
          </w:p>
        </w:tc>
        <w:tc>
          <w:tcPr>
            <w:tcW w:w="851" w:type="dxa"/>
            <w:shd w:val="pct30" w:color="FFFF00" w:fill="auto"/>
          </w:tcPr>
          <w:p w14:paraId="3E2ACDDF" w14:textId="1431095D" w:rsidR="009B0B12" w:rsidRDefault="00AB5F4E">
            <w:pPr>
              <w:pStyle w:val="CRCoverPage"/>
              <w:spacing w:after="0"/>
              <w:ind w:left="100" w:right="-609"/>
              <w:rPr>
                <w:b/>
              </w:rPr>
            </w:pPr>
            <w:r>
              <w:t>F</w:t>
            </w:r>
          </w:p>
        </w:tc>
        <w:tc>
          <w:tcPr>
            <w:tcW w:w="3402" w:type="dxa"/>
            <w:gridSpan w:val="5"/>
            <w:tcBorders>
              <w:left w:val="nil"/>
            </w:tcBorders>
          </w:tcPr>
          <w:p w14:paraId="0B28B8FC" w14:textId="77777777" w:rsidR="009B0B12" w:rsidRDefault="009B0B12">
            <w:pPr>
              <w:pStyle w:val="CRCoverPage"/>
              <w:spacing w:after="0"/>
            </w:pPr>
          </w:p>
        </w:tc>
        <w:tc>
          <w:tcPr>
            <w:tcW w:w="1417" w:type="dxa"/>
            <w:gridSpan w:val="3"/>
            <w:tcBorders>
              <w:left w:val="nil"/>
            </w:tcBorders>
          </w:tcPr>
          <w:p w14:paraId="344D4E46" w14:textId="77777777" w:rsidR="009B0B12" w:rsidRDefault="00A45F31">
            <w:pPr>
              <w:pStyle w:val="CRCoverPage"/>
              <w:spacing w:after="0"/>
              <w:jc w:val="right"/>
              <w:rPr>
                <w:b/>
                <w:i/>
              </w:rPr>
            </w:pPr>
            <w:r>
              <w:rPr>
                <w:b/>
                <w:i/>
              </w:rPr>
              <w:t>Release:</w:t>
            </w:r>
          </w:p>
        </w:tc>
        <w:tc>
          <w:tcPr>
            <w:tcW w:w="2127" w:type="dxa"/>
            <w:tcBorders>
              <w:right w:val="single" w:sz="4" w:space="0" w:color="auto"/>
            </w:tcBorders>
            <w:shd w:val="pct30" w:color="FFFF00" w:fill="auto"/>
          </w:tcPr>
          <w:p w14:paraId="14C0AC26" w14:textId="77777777" w:rsidR="009B0B12" w:rsidRDefault="00987F13">
            <w:pPr>
              <w:pStyle w:val="CRCoverPage"/>
              <w:spacing w:after="0"/>
              <w:ind w:left="100"/>
            </w:pPr>
            <w:fldSimple w:instr=" DOCPROPERTY  Release  \* MERGEFORMAT ">
              <w:r w:rsidR="00A45F31">
                <w:t>Rel-17</w:t>
              </w:r>
            </w:fldSimple>
          </w:p>
        </w:tc>
      </w:tr>
      <w:tr w:rsidR="009B0B12" w14:paraId="0A0DC1BF" w14:textId="77777777">
        <w:tc>
          <w:tcPr>
            <w:tcW w:w="1843" w:type="dxa"/>
            <w:tcBorders>
              <w:left w:val="single" w:sz="4" w:space="0" w:color="auto"/>
              <w:bottom w:val="single" w:sz="4" w:space="0" w:color="auto"/>
            </w:tcBorders>
          </w:tcPr>
          <w:p w14:paraId="0A6354B1" w14:textId="77777777" w:rsidR="009B0B12" w:rsidRDefault="009B0B12">
            <w:pPr>
              <w:pStyle w:val="CRCoverPage"/>
              <w:spacing w:after="0"/>
              <w:rPr>
                <w:b/>
                <w:i/>
              </w:rPr>
            </w:pPr>
          </w:p>
        </w:tc>
        <w:tc>
          <w:tcPr>
            <w:tcW w:w="4677" w:type="dxa"/>
            <w:gridSpan w:val="8"/>
            <w:tcBorders>
              <w:bottom w:val="single" w:sz="4" w:space="0" w:color="auto"/>
            </w:tcBorders>
          </w:tcPr>
          <w:p w14:paraId="1FB4D2E9" w14:textId="77777777" w:rsidR="009B0B12" w:rsidRDefault="00A45F3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70BE87E" w14:textId="77777777" w:rsidR="009B0B12" w:rsidRDefault="00A45F31">
            <w:pPr>
              <w:pStyle w:val="CRCoverPage"/>
            </w:pPr>
            <w:r>
              <w:rPr>
                <w:sz w:val="18"/>
              </w:rPr>
              <w:t>Detailed explanations of the above categories can</w:t>
            </w:r>
            <w:r>
              <w:rPr>
                <w:sz w:val="18"/>
              </w:rPr>
              <w:br/>
              <w:t xml:space="preserve">be found in 3GPP </w:t>
            </w:r>
            <w:hyperlink r:id="rId13" w:history="1">
              <w:r>
                <w:rPr>
                  <w:rStyle w:val="af8"/>
                  <w:sz w:val="18"/>
                </w:rPr>
                <w:t>TR 21.900</w:t>
              </w:r>
            </w:hyperlink>
            <w:r>
              <w:rPr>
                <w:sz w:val="18"/>
              </w:rPr>
              <w:t>.</w:t>
            </w:r>
          </w:p>
        </w:tc>
        <w:tc>
          <w:tcPr>
            <w:tcW w:w="3120" w:type="dxa"/>
            <w:gridSpan w:val="2"/>
            <w:tcBorders>
              <w:bottom w:val="single" w:sz="4" w:space="0" w:color="auto"/>
              <w:right w:val="single" w:sz="4" w:space="0" w:color="auto"/>
            </w:tcBorders>
          </w:tcPr>
          <w:p w14:paraId="1EE31E4A" w14:textId="77777777" w:rsidR="009B0B12" w:rsidRDefault="00A45F3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B0B12" w14:paraId="63363C70" w14:textId="77777777">
        <w:tc>
          <w:tcPr>
            <w:tcW w:w="1843" w:type="dxa"/>
          </w:tcPr>
          <w:p w14:paraId="4CCE6D17" w14:textId="77777777" w:rsidR="009B0B12" w:rsidRDefault="009B0B12">
            <w:pPr>
              <w:pStyle w:val="CRCoverPage"/>
              <w:spacing w:after="0"/>
              <w:rPr>
                <w:b/>
                <w:i/>
                <w:sz w:val="8"/>
                <w:szCs w:val="8"/>
              </w:rPr>
            </w:pPr>
          </w:p>
        </w:tc>
        <w:tc>
          <w:tcPr>
            <w:tcW w:w="7797" w:type="dxa"/>
            <w:gridSpan w:val="10"/>
          </w:tcPr>
          <w:p w14:paraId="263BE7BE" w14:textId="77777777" w:rsidR="009B0B12" w:rsidRDefault="009B0B12">
            <w:pPr>
              <w:pStyle w:val="CRCoverPage"/>
              <w:spacing w:after="0"/>
              <w:rPr>
                <w:sz w:val="8"/>
                <w:szCs w:val="8"/>
              </w:rPr>
            </w:pPr>
          </w:p>
        </w:tc>
      </w:tr>
      <w:tr w:rsidR="009B0B12" w14:paraId="410E2510" w14:textId="77777777">
        <w:tc>
          <w:tcPr>
            <w:tcW w:w="2694" w:type="dxa"/>
            <w:gridSpan w:val="2"/>
            <w:tcBorders>
              <w:top w:val="single" w:sz="4" w:space="0" w:color="auto"/>
              <w:left w:val="single" w:sz="4" w:space="0" w:color="auto"/>
            </w:tcBorders>
          </w:tcPr>
          <w:p w14:paraId="32B97B6A" w14:textId="77777777" w:rsidR="009B0B12" w:rsidRDefault="00A45F3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0C06C79" w14:textId="1D2BEC4F" w:rsidR="009B0B12" w:rsidRPr="00222D97" w:rsidRDefault="002E60C8" w:rsidP="00222D97">
            <w:pPr>
              <w:pStyle w:val="CRCoverPage"/>
              <w:spacing w:after="0"/>
              <w:ind w:left="100"/>
              <w:rPr>
                <w:rFonts w:eastAsia="新細明體"/>
                <w:lang w:eastAsia="zh-TW"/>
              </w:rPr>
            </w:pPr>
            <w:r w:rsidRPr="002E60C8">
              <w:rPr>
                <w:rFonts w:eastAsia="新細明體"/>
                <w:lang w:eastAsia="zh-TW"/>
              </w:rPr>
              <w:t xml:space="preserve">LEO satellite deployment for NR NTN support will take few years. It is not expected </w:t>
            </w:r>
            <w:r>
              <w:rPr>
                <w:rFonts w:eastAsia="新細明體" w:hint="eastAsia"/>
                <w:lang w:eastAsia="zh-TW"/>
              </w:rPr>
              <w:t>t</w:t>
            </w:r>
            <w:r>
              <w:rPr>
                <w:rFonts w:eastAsia="新細明體"/>
                <w:lang w:eastAsia="zh-TW"/>
              </w:rPr>
              <w:t xml:space="preserve">hat </w:t>
            </w:r>
            <w:r w:rsidRPr="002E60C8">
              <w:rPr>
                <w:rFonts w:eastAsia="新細明體"/>
                <w:lang w:eastAsia="zh-TW"/>
              </w:rPr>
              <w:t xml:space="preserve">the </w:t>
            </w:r>
            <w:r w:rsidR="00F1131A">
              <w:rPr>
                <w:rFonts w:eastAsia="新細明體"/>
                <w:lang w:eastAsia="zh-TW"/>
              </w:rPr>
              <w:t>inter-operability</w:t>
            </w:r>
            <w:r w:rsidR="00F1131A" w:rsidRPr="002E60C8">
              <w:rPr>
                <w:rFonts w:eastAsia="新細明體"/>
                <w:lang w:eastAsia="zh-TW"/>
              </w:rPr>
              <w:t xml:space="preserve"> test</w:t>
            </w:r>
            <w:r w:rsidR="00F1131A">
              <w:rPr>
                <w:rFonts w:eastAsia="新細明體"/>
                <w:lang w:eastAsia="zh-TW"/>
              </w:rPr>
              <w:t>ing</w:t>
            </w:r>
            <w:r w:rsidR="00F1131A" w:rsidRPr="002E60C8">
              <w:rPr>
                <w:rFonts w:eastAsia="新細明體"/>
                <w:lang w:eastAsia="zh-TW"/>
              </w:rPr>
              <w:t xml:space="preserve"> </w:t>
            </w:r>
            <w:r w:rsidR="00F1131A">
              <w:rPr>
                <w:rFonts w:eastAsia="新細明體"/>
                <w:lang w:eastAsia="zh-TW"/>
              </w:rPr>
              <w:t>(</w:t>
            </w:r>
            <w:r w:rsidRPr="002E60C8">
              <w:rPr>
                <w:rFonts w:eastAsia="新細明體"/>
                <w:lang w:eastAsia="zh-TW"/>
              </w:rPr>
              <w:t>IOT</w:t>
            </w:r>
            <w:r w:rsidR="00F1131A">
              <w:rPr>
                <w:rFonts w:eastAsia="新細明體"/>
                <w:lang w:eastAsia="zh-TW"/>
              </w:rPr>
              <w:t>)</w:t>
            </w:r>
            <w:r w:rsidRPr="002E60C8">
              <w:rPr>
                <w:rFonts w:eastAsia="新細明體"/>
                <w:lang w:eastAsia="zh-TW"/>
              </w:rPr>
              <w:t xml:space="preserve"> test availability for inter-satellite mobility can be ready in a short time.</w:t>
            </w:r>
          </w:p>
        </w:tc>
      </w:tr>
      <w:tr w:rsidR="009B0B12" w14:paraId="0BA95FE5" w14:textId="77777777">
        <w:tc>
          <w:tcPr>
            <w:tcW w:w="2694" w:type="dxa"/>
            <w:gridSpan w:val="2"/>
            <w:tcBorders>
              <w:left w:val="single" w:sz="4" w:space="0" w:color="auto"/>
            </w:tcBorders>
          </w:tcPr>
          <w:p w14:paraId="56B0BF1D" w14:textId="77777777" w:rsidR="009B0B12" w:rsidRDefault="009B0B12">
            <w:pPr>
              <w:pStyle w:val="CRCoverPage"/>
              <w:spacing w:after="0"/>
              <w:rPr>
                <w:b/>
                <w:i/>
                <w:sz w:val="8"/>
                <w:szCs w:val="8"/>
              </w:rPr>
            </w:pPr>
          </w:p>
        </w:tc>
        <w:tc>
          <w:tcPr>
            <w:tcW w:w="6946" w:type="dxa"/>
            <w:gridSpan w:val="9"/>
            <w:tcBorders>
              <w:right w:val="single" w:sz="4" w:space="0" w:color="auto"/>
            </w:tcBorders>
          </w:tcPr>
          <w:p w14:paraId="55A08F61" w14:textId="77777777" w:rsidR="009B0B12" w:rsidRPr="00744E02" w:rsidRDefault="009B0B12">
            <w:pPr>
              <w:pStyle w:val="CRCoverPage"/>
              <w:spacing w:after="0"/>
              <w:rPr>
                <w:sz w:val="8"/>
                <w:szCs w:val="8"/>
              </w:rPr>
            </w:pPr>
          </w:p>
        </w:tc>
      </w:tr>
      <w:tr w:rsidR="009B0B12" w14:paraId="17A2F1A2" w14:textId="77777777">
        <w:tc>
          <w:tcPr>
            <w:tcW w:w="2694" w:type="dxa"/>
            <w:gridSpan w:val="2"/>
            <w:tcBorders>
              <w:left w:val="single" w:sz="4" w:space="0" w:color="auto"/>
            </w:tcBorders>
          </w:tcPr>
          <w:p w14:paraId="7BD09DFE" w14:textId="77777777" w:rsidR="009B0B12" w:rsidRDefault="00A45F3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85D856A" w14:textId="7881B57B" w:rsidR="009B0B12" w:rsidRPr="002E60C8" w:rsidRDefault="002E60C8" w:rsidP="002E60C8">
            <w:pPr>
              <w:pStyle w:val="CRCoverPage"/>
              <w:spacing w:after="0"/>
              <w:ind w:left="100"/>
              <w:rPr>
                <w:rFonts w:eastAsia="新細明體"/>
                <w:lang w:eastAsia="zh-TW"/>
              </w:rPr>
            </w:pPr>
            <w:r w:rsidRPr="002E60C8">
              <w:rPr>
                <w:rFonts w:eastAsia="新細明體"/>
                <w:lang w:eastAsia="zh-TW"/>
              </w:rPr>
              <w:t xml:space="preserve">Add </w:t>
            </w:r>
            <w:r w:rsidR="00851874">
              <w:rPr>
                <w:rFonts w:eastAsia="新細明體" w:hint="eastAsia"/>
                <w:lang w:eastAsia="zh-TW"/>
              </w:rPr>
              <w:t>a</w:t>
            </w:r>
            <w:r w:rsidR="00851874">
              <w:rPr>
                <w:rFonts w:eastAsia="新細明體"/>
                <w:lang w:eastAsia="zh-TW"/>
              </w:rPr>
              <w:t>n I</w:t>
            </w:r>
            <w:r w:rsidR="00315686">
              <w:rPr>
                <w:rFonts w:eastAsia="新細明體"/>
                <w:lang w:eastAsia="zh-TW"/>
              </w:rPr>
              <w:t>O</w:t>
            </w:r>
            <w:r w:rsidR="00851874">
              <w:rPr>
                <w:rFonts w:eastAsia="新細明體"/>
                <w:lang w:eastAsia="zh-TW"/>
              </w:rPr>
              <w:t xml:space="preserve">T bit, </w:t>
            </w:r>
            <w:r w:rsidR="00851874" w:rsidRPr="00851874">
              <w:rPr>
                <w:rFonts w:eastAsia="新細明體"/>
                <w:lang w:eastAsia="zh-TW"/>
              </w:rPr>
              <w:t>interSatMeas</w:t>
            </w:r>
            <w:r w:rsidR="00E83AD9">
              <w:rPr>
                <w:rFonts w:eastAsia="新細明體"/>
                <w:lang w:eastAsia="zh-TW"/>
              </w:rPr>
              <w:t>-r17</w:t>
            </w:r>
            <w:r w:rsidR="00851874">
              <w:rPr>
                <w:rFonts w:eastAsia="新細明體"/>
                <w:lang w:eastAsia="zh-TW"/>
              </w:rPr>
              <w:t xml:space="preserve">, to indicate whether the </w:t>
            </w:r>
            <w:r w:rsidR="00453A2D">
              <w:rPr>
                <w:rFonts w:eastAsia="新細明體"/>
                <w:lang w:eastAsia="zh-TW"/>
              </w:rPr>
              <w:t xml:space="preserve">UE supports </w:t>
            </w:r>
            <w:r w:rsidR="00851874">
              <w:rPr>
                <w:rFonts w:eastAsia="新細明體"/>
                <w:lang w:eastAsia="zh-TW"/>
              </w:rPr>
              <w:t>inter</w:t>
            </w:r>
            <w:r w:rsidR="00F97538">
              <w:rPr>
                <w:rFonts w:eastAsia="新細明體"/>
                <w:lang w:eastAsia="zh-TW"/>
              </w:rPr>
              <w:t>-</w:t>
            </w:r>
            <w:r w:rsidR="00851874">
              <w:rPr>
                <w:rFonts w:eastAsia="新細明體"/>
                <w:lang w:eastAsia="zh-TW"/>
              </w:rPr>
              <w:t>satellite measurement</w:t>
            </w:r>
            <w:r w:rsidR="00F97538">
              <w:rPr>
                <w:rFonts w:eastAsia="新細明體"/>
                <w:lang w:eastAsia="zh-TW"/>
              </w:rPr>
              <w:t>.</w:t>
            </w:r>
          </w:p>
          <w:p w14:paraId="69ADD9F7" w14:textId="77777777" w:rsidR="009B0B12" w:rsidRPr="00851874" w:rsidRDefault="009B0B12">
            <w:pPr>
              <w:pStyle w:val="CRCoverPage"/>
              <w:spacing w:after="0"/>
              <w:ind w:left="100"/>
              <w:rPr>
                <w:rFonts w:eastAsia="新細明體"/>
                <w:lang w:eastAsia="zh-TW"/>
              </w:rPr>
            </w:pPr>
          </w:p>
          <w:p w14:paraId="4D8FCFF1" w14:textId="77777777" w:rsidR="009B0B12" w:rsidRDefault="00A45F31">
            <w:pPr>
              <w:pStyle w:val="CRCoverPage"/>
              <w:spacing w:after="0"/>
              <w:ind w:left="100"/>
              <w:rPr>
                <w:b/>
              </w:rPr>
            </w:pPr>
            <w:r>
              <w:rPr>
                <w:b/>
              </w:rPr>
              <w:t>Impact Analysis</w:t>
            </w:r>
          </w:p>
          <w:p w14:paraId="21292A04" w14:textId="63B2EB66" w:rsidR="009B0B12" w:rsidRDefault="00A45F31">
            <w:pPr>
              <w:pStyle w:val="CRCoverPage"/>
              <w:spacing w:after="0"/>
              <w:ind w:left="100"/>
              <w:rPr>
                <w:lang w:val="en-US" w:eastAsia="zh-CN"/>
              </w:rPr>
            </w:pPr>
            <w:r>
              <w:rPr>
                <w:lang w:val="en-US" w:eastAsia="zh-CN"/>
              </w:rPr>
              <w:t>Impacted 5G architecture options: NR SA</w:t>
            </w:r>
          </w:p>
          <w:p w14:paraId="433DB0A6" w14:textId="77777777" w:rsidR="009B0B12" w:rsidRDefault="009B0B12">
            <w:pPr>
              <w:pStyle w:val="CRCoverPage"/>
              <w:spacing w:after="0"/>
              <w:ind w:left="100"/>
              <w:rPr>
                <w:u w:val="single"/>
              </w:rPr>
            </w:pPr>
          </w:p>
          <w:p w14:paraId="30AE97F0" w14:textId="6DF7CF9A" w:rsidR="009B0B12" w:rsidRDefault="00A45F31">
            <w:pPr>
              <w:pStyle w:val="CRCoverPage"/>
              <w:spacing w:after="0"/>
              <w:ind w:left="100"/>
              <w:rPr>
                <w:u w:val="single"/>
              </w:rPr>
            </w:pPr>
            <w:r>
              <w:rPr>
                <w:u w:val="single"/>
              </w:rPr>
              <w:t>Impacted functionality:</w:t>
            </w:r>
          </w:p>
          <w:p w14:paraId="56E440B4" w14:textId="62AE0002" w:rsidR="00222D97" w:rsidRPr="001322F2" w:rsidRDefault="00E83AD9">
            <w:pPr>
              <w:pStyle w:val="CRCoverPage"/>
              <w:spacing w:after="0"/>
              <w:ind w:left="100"/>
              <w:rPr>
                <w:rFonts w:eastAsia="新細明體"/>
                <w:lang w:eastAsia="zh-TW"/>
              </w:rPr>
            </w:pPr>
            <w:r>
              <w:rPr>
                <w:rFonts w:eastAsia="新細明體"/>
                <w:lang w:eastAsia="zh-TW"/>
              </w:rPr>
              <w:t>RRM measurement</w:t>
            </w:r>
          </w:p>
          <w:p w14:paraId="35079E8A" w14:textId="77777777" w:rsidR="009B0B12" w:rsidRDefault="009B0B12">
            <w:pPr>
              <w:pStyle w:val="CRCoverPage"/>
              <w:spacing w:after="0"/>
              <w:ind w:left="100"/>
            </w:pPr>
          </w:p>
          <w:p w14:paraId="0059F17F" w14:textId="77777777" w:rsidR="009B0B12" w:rsidRDefault="00A45F31">
            <w:pPr>
              <w:pStyle w:val="CRCoverPage"/>
              <w:spacing w:after="0"/>
              <w:ind w:left="100"/>
              <w:rPr>
                <w:u w:val="single"/>
              </w:rPr>
            </w:pPr>
            <w:r>
              <w:rPr>
                <w:u w:val="single"/>
              </w:rPr>
              <w:t>Inter-operability:</w:t>
            </w:r>
          </w:p>
          <w:p w14:paraId="196A008E" w14:textId="7176C0FB" w:rsidR="001322F2" w:rsidRPr="001322F2" w:rsidRDefault="00A45F31" w:rsidP="001322F2">
            <w:pPr>
              <w:pStyle w:val="CRCoverPage"/>
              <w:spacing w:after="0"/>
              <w:ind w:left="100"/>
              <w:rPr>
                <w:rFonts w:eastAsia="DengXian"/>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B35E26" w:rsidRPr="00B35E26">
              <w:rPr>
                <w:rFonts w:eastAsia="新細明體"/>
                <w:lang w:eastAsia="zh-TW"/>
              </w:rPr>
              <w:t>there is no inter-operability issue</w:t>
            </w:r>
            <w:r w:rsidR="001322F2">
              <w:rPr>
                <w:rFonts w:eastAsia="新細明體"/>
                <w:lang w:eastAsia="zh-TW"/>
              </w:rPr>
              <w:t>.</w:t>
            </w:r>
          </w:p>
          <w:p w14:paraId="29D5AB3E" w14:textId="77777777" w:rsidR="009B0B12" w:rsidRDefault="009B0B12">
            <w:pPr>
              <w:pStyle w:val="CRCoverPage"/>
              <w:spacing w:after="0"/>
              <w:ind w:left="100"/>
              <w:rPr>
                <w:lang w:eastAsia="zh-CN"/>
              </w:rPr>
            </w:pPr>
          </w:p>
          <w:p w14:paraId="0517315D" w14:textId="40C87FDF" w:rsidR="009B0B12" w:rsidRDefault="00A45F31">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B35E26" w:rsidRPr="00B35E26">
              <w:rPr>
                <w:lang w:eastAsia="zh-CN"/>
              </w:rPr>
              <w:t>there is no inter-operability issue.</w:t>
            </w:r>
          </w:p>
          <w:p w14:paraId="65CD7F8B" w14:textId="77777777" w:rsidR="009B0B12" w:rsidRDefault="009B0B12">
            <w:pPr>
              <w:pStyle w:val="CRCoverPage"/>
              <w:spacing w:after="0"/>
              <w:ind w:left="100"/>
            </w:pPr>
          </w:p>
        </w:tc>
      </w:tr>
      <w:tr w:rsidR="009B0B12" w14:paraId="1F4389AD" w14:textId="77777777">
        <w:tc>
          <w:tcPr>
            <w:tcW w:w="2694" w:type="dxa"/>
            <w:gridSpan w:val="2"/>
            <w:tcBorders>
              <w:left w:val="single" w:sz="4" w:space="0" w:color="auto"/>
            </w:tcBorders>
          </w:tcPr>
          <w:p w14:paraId="611C8A2C" w14:textId="77777777" w:rsidR="009B0B12" w:rsidRDefault="009B0B12">
            <w:pPr>
              <w:pStyle w:val="CRCoverPage"/>
              <w:spacing w:after="0"/>
              <w:rPr>
                <w:b/>
                <w:i/>
                <w:sz w:val="8"/>
                <w:szCs w:val="8"/>
              </w:rPr>
            </w:pPr>
          </w:p>
        </w:tc>
        <w:tc>
          <w:tcPr>
            <w:tcW w:w="6946" w:type="dxa"/>
            <w:gridSpan w:val="9"/>
            <w:tcBorders>
              <w:right w:val="single" w:sz="4" w:space="0" w:color="auto"/>
            </w:tcBorders>
          </w:tcPr>
          <w:p w14:paraId="1EEDAE47" w14:textId="77777777" w:rsidR="009B0B12" w:rsidRDefault="009B0B12">
            <w:pPr>
              <w:pStyle w:val="CRCoverPage"/>
              <w:spacing w:after="0"/>
              <w:rPr>
                <w:sz w:val="8"/>
                <w:szCs w:val="8"/>
              </w:rPr>
            </w:pPr>
          </w:p>
        </w:tc>
      </w:tr>
      <w:tr w:rsidR="009B0B12" w14:paraId="466CDC4A" w14:textId="77777777">
        <w:tc>
          <w:tcPr>
            <w:tcW w:w="2694" w:type="dxa"/>
            <w:gridSpan w:val="2"/>
            <w:tcBorders>
              <w:left w:val="single" w:sz="4" w:space="0" w:color="auto"/>
              <w:bottom w:val="single" w:sz="4" w:space="0" w:color="auto"/>
            </w:tcBorders>
          </w:tcPr>
          <w:p w14:paraId="7D0567F1" w14:textId="77777777" w:rsidR="009B0B12" w:rsidRDefault="00A45F3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3718E4C" w14:textId="32ECC5B5" w:rsidR="009B0B12" w:rsidRPr="00B35E26" w:rsidRDefault="00257D48">
            <w:pPr>
              <w:pStyle w:val="CRCoverPage"/>
              <w:spacing w:after="0"/>
              <w:ind w:left="100"/>
              <w:rPr>
                <w:rFonts w:eastAsia="新細明體"/>
                <w:lang w:eastAsia="zh-TW"/>
              </w:rPr>
            </w:pPr>
            <w:r>
              <w:rPr>
                <w:rFonts w:eastAsia="新細明體"/>
                <w:lang w:eastAsia="zh-TW"/>
              </w:rPr>
              <w:t xml:space="preserve">UE may be not able to be tested successfully due to </w:t>
            </w:r>
            <w:r w:rsidR="0030119D">
              <w:rPr>
                <w:rFonts w:eastAsia="新細明體"/>
                <w:lang w:eastAsia="zh-TW"/>
              </w:rPr>
              <w:t xml:space="preserve">no </w:t>
            </w:r>
            <w:proofErr w:type="spellStart"/>
            <w:r w:rsidR="0030119D">
              <w:rPr>
                <w:rFonts w:eastAsia="新細明體"/>
                <w:lang w:eastAsia="zh-TW"/>
              </w:rPr>
              <w:t>neighbor</w:t>
            </w:r>
            <w:proofErr w:type="spellEnd"/>
            <w:r w:rsidR="0030119D">
              <w:rPr>
                <w:rFonts w:eastAsia="新細明體"/>
                <w:lang w:eastAsia="zh-TW"/>
              </w:rPr>
              <w:t xml:space="preserve"> satellite.</w:t>
            </w:r>
          </w:p>
        </w:tc>
      </w:tr>
      <w:tr w:rsidR="009B0B12" w14:paraId="6C752CC5" w14:textId="77777777">
        <w:tc>
          <w:tcPr>
            <w:tcW w:w="2694" w:type="dxa"/>
            <w:gridSpan w:val="2"/>
          </w:tcPr>
          <w:p w14:paraId="594BE530" w14:textId="77777777" w:rsidR="009B0B12" w:rsidRDefault="009B0B12">
            <w:pPr>
              <w:pStyle w:val="CRCoverPage"/>
              <w:spacing w:after="0"/>
              <w:rPr>
                <w:b/>
                <w:i/>
                <w:sz w:val="8"/>
                <w:szCs w:val="8"/>
              </w:rPr>
            </w:pPr>
          </w:p>
        </w:tc>
        <w:tc>
          <w:tcPr>
            <w:tcW w:w="6946" w:type="dxa"/>
            <w:gridSpan w:val="9"/>
          </w:tcPr>
          <w:p w14:paraId="4FA44844" w14:textId="77777777" w:rsidR="009B0B12" w:rsidRDefault="009B0B12">
            <w:pPr>
              <w:pStyle w:val="CRCoverPage"/>
              <w:spacing w:after="0"/>
              <w:rPr>
                <w:sz w:val="8"/>
                <w:szCs w:val="8"/>
              </w:rPr>
            </w:pPr>
          </w:p>
        </w:tc>
      </w:tr>
      <w:tr w:rsidR="009B0B12" w14:paraId="32939093" w14:textId="77777777">
        <w:tc>
          <w:tcPr>
            <w:tcW w:w="2694" w:type="dxa"/>
            <w:gridSpan w:val="2"/>
            <w:tcBorders>
              <w:top w:val="single" w:sz="4" w:space="0" w:color="auto"/>
              <w:left w:val="single" w:sz="4" w:space="0" w:color="auto"/>
            </w:tcBorders>
          </w:tcPr>
          <w:p w14:paraId="66437A20" w14:textId="77777777" w:rsidR="009B0B12" w:rsidRDefault="00A45F3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5B10181" w14:textId="195C830E" w:rsidR="009B0B12" w:rsidRDefault="00294016">
            <w:pPr>
              <w:pStyle w:val="CRCoverPage"/>
              <w:spacing w:after="0"/>
              <w:ind w:left="100"/>
            </w:pPr>
            <w:r>
              <w:t>6.3.</w:t>
            </w:r>
            <w:r w:rsidR="00B223BC">
              <w:t>3</w:t>
            </w:r>
          </w:p>
        </w:tc>
      </w:tr>
      <w:tr w:rsidR="009B0B12" w14:paraId="03EFF34D" w14:textId="77777777">
        <w:tc>
          <w:tcPr>
            <w:tcW w:w="2694" w:type="dxa"/>
            <w:gridSpan w:val="2"/>
            <w:tcBorders>
              <w:left w:val="single" w:sz="4" w:space="0" w:color="auto"/>
            </w:tcBorders>
          </w:tcPr>
          <w:p w14:paraId="621E21A8" w14:textId="77777777" w:rsidR="009B0B12" w:rsidRDefault="009B0B12">
            <w:pPr>
              <w:pStyle w:val="CRCoverPage"/>
              <w:spacing w:after="0"/>
              <w:rPr>
                <w:b/>
                <w:i/>
                <w:sz w:val="8"/>
                <w:szCs w:val="8"/>
              </w:rPr>
            </w:pPr>
          </w:p>
        </w:tc>
        <w:tc>
          <w:tcPr>
            <w:tcW w:w="6946" w:type="dxa"/>
            <w:gridSpan w:val="9"/>
            <w:tcBorders>
              <w:right w:val="single" w:sz="4" w:space="0" w:color="auto"/>
            </w:tcBorders>
          </w:tcPr>
          <w:p w14:paraId="38FE0419" w14:textId="77777777" w:rsidR="009B0B12" w:rsidRDefault="009B0B12">
            <w:pPr>
              <w:pStyle w:val="CRCoverPage"/>
              <w:spacing w:after="0"/>
              <w:rPr>
                <w:sz w:val="8"/>
                <w:szCs w:val="8"/>
              </w:rPr>
            </w:pPr>
          </w:p>
        </w:tc>
      </w:tr>
      <w:tr w:rsidR="009B0B12" w14:paraId="71A75677" w14:textId="77777777">
        <w:tc>
          <w:tcPr>
            <w:tcW w:w="2694" w:type="dxa"/>
            <w:gridSpan w:val="2"/>
            <w:tcBorders>
              <w:left w:val="single" w:sz="4" w:space="0" w:color="auto"/>
            </w:tcBorders>
          </w:tcPr>
          <w:p w14:paraId="275577A3" w14:textId="77777777" w:rsidR="009B0B12" w:rsidRDefault="009B0B1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DB7791" w14:textId="77777777" w:rsidR="009B0B12" w:rsidRDefault="00A45F3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86B6DD" w14:textId="77777777" w:rsidR="009B0B12" w:rsidRDefault="00A45F31">
            <w:pPr>
              <w:pStyle w:val="CRCoverPage"/>
              <w:spacing w:after="0"/>
              <w:jc w:val="center"/>
              <w:rPr>
                <w:b/>
                <w:caps/>
              </w:rPr>
            </w:pPr>
            <w:r>
              <w:rPr>
                <w:b/>
                <w:caps/>
              </w:rPr>
              <w:t>N</w:t>
            </w:r>
          </w:p>
        </w:tc>
        <w:tc>
          <w:tcPr>
            <w:tcW w:w="2977" w:type="dxa"/>
            <w:gridSpan w:val="4"/>
          </w:tcPr>
          <w:p w14:paraId="4522172C" w14:textId="77777777" w:rsidR="009B0B12" w:rsidRDefault="009B0B12">
            <w:pPr>
              <w:pStyle w:val="CRCoverPage"/>
              <w:tabs>
                <w:tab w:val="right" w:pos="2893"/>
              </w:tabs>
              <w:spacing w:after="0"/>
            </w:pPr>
          </w:p>
        </w:tc>
        <w:tc>
          <w:tcPr>
            <w:tcW w:w="3401" w:type="dxa"/>
            <w:gridSpan w:val="3"/>
            <w:tcBorders>
              <w:right w:val="single" w:sz="4" w:space="0" w:color="auto"/>
            </w:tcBorders>
            <w:shd w:val="clear" w:color="FFFF00" w:fill="auto"/>
          </w:tcPr>
          <w:p w14:paraId="47DFD97C" w14:textId="77777777" w:rsidR="009B0B12" w:rsidRDefault="009B0B12">
            <w:pPr>
              <w:pStyle w:val="CRCoverPage"/>
              <w:spacing w:after="0"/>
              <w:ind w:left="99"/>
            </w:pPr>
          </w:p>
        </w:tc>
      </w:tr>
      <w:tr w:rsidR="009B0B12" w14:paraId="7B28C23C" w14:textId="77777777">
        <w:tc>
          <w:tcPr>
            <w:tcW w:w="2694" w:type="dxa"/>
            <w:gridSpan w:val="2"/>
            <w:tcBorders>
              <w:left w:val="single" w:sz="4" w:space="0" w:color="auto"/>
            </w:tcBorders>
          </w:tcPr>
          <w:p w14:paraId="3BAD0D11" w14:textId="77777777" w:rsidR="009B0B12" w:rsidRDefault="00A45F3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8DB0623" w14:textId="253C399E" w:rsidR="009B0B12" w:rsidRPr="00A7581A" w:rsidRDefault="00A7581A">
            <w:pPr>
              <w:pStyle w:val="CRCoverPage"/>
              <w:spacing w:after="0"/>
              <w:jc w:val="center"/>
              <w:rPr>
                <w:rFonts w:eastAsia="新細明體"/>
                <w:b/>
                <w:caps/>
                <w:lang w:eastAsia="zh-TW"/>
              </w:rPr>
            </w:pPr>
            <w:r>
              <w:rPr>
                <w:rFonts w:eastAsia="新細明體" w:hint="eastAsia"/>
                <w:b/>
                <w:caps/>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75911" w14:textId="127B2670" w:rsidR="009B0B12" w:rsidRDefault="009B0B12">
            <w:pPr>
              <w:pStyle w:val="CRCoverPage"/>
              <w:spacing w:after="0"/>
              <w:jc w:val="center"/>
              <w:rPr>
                <w:b/>
                <w:caps/>
              </w:rPr>
            </w:pPr>
          </w:p>
        </w:tc>
        <w:tc>
          <w:tcPr>
            <w:tcW w:w="2977" w:type="dxa"/>
            <w:gridSpan w:val="4"/>
          </w:tcPr>
          <w:p w14:paraId="34708777" w14:textId="77777777" w:rsidR="009B0B12" w:rsidRDefault="00A45F3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09B31A" w14:textId="28CEFBF2" w:rsidR="009B0B12" w:rsidRDefault="00A45F31">
            <w:pPr>
              <w:pStyle w:val="CRCoverPage"/>
              <w:spacing w:after="0"/>
              <w:ind w:left="99"/>
            </w:pPr>
            <w:r>
              <w:t xml:space="preserve">TS </w:t>
            </w:r>
            <w:r w:rsidR="00A7581A">
              <w:t>38.306</w:t>
            </w:r>
            <w:r>
              <w:t xml:space="preserve"> CR</w:t>
            </w:r>
            <w:r w:rsidR="004F46EF">
              <w:t xml:space="preserve"> </w:t>
            </w:r>
            <w:r w:rsidR="00893C99">
              <w:t>0829</w:t>
            </w:r>
            <w:r>
              <w:t xml:space="preserve"> </w:t>
            </w:r>
          </w:p>
        </w:tc>
      </w:tr>
      <w:tr w:rsidR="009B0B12" w14:paraId="0D762D0A" w14:textId="77777777">
        <w:tc>
          <w:tcPr>
            <w:tcW w:w="2694" w:type="dxa"/>
            <w:gridSpan w:val="2"/>
            <w:tcBorders>
              <w:left w:val="single" w:sz="4" w:space="0" w:color="auto"/>
            </w:tcBorders>
          </w:tcPr>
          <w:p w14:paraId="65B0772C" w14:textId="77777777" w:rsidR="009B0B12" w:rsidRDefault="00A45F3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DD8CB18" w14:textId="77777777" w:rsidR="009B0B12" w:rsidRDefault="009B0B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F43814" w14:textId="77777777" w:rsidR="009B0B12" w:rsidRDefault="00A45F31">
            <w:pPr>
              <w:pStyle w:val="CRCoverPage"/>
              <w:spacing w:after="0"/>
              <w:jc w:val="center"/>
              <w:rPr>
                <w:b/>
                <w:caps/>
              </w:rPr>
            </w:pPr>
            <w:r>
              <w:rPr>
                <w:b/>
                <w:caps/>
              </w:rPr>
              <w:t>x</w:t>
            </w:r>
          </w:p>
        </w:tc>
        <w:tc>
          <w:tcPr>
            <w:tcW w:w="2977" w:type="dxa"/>
            <w:gridSpan w:val="4"/>
          </w:tcPr>
          <w:p w14:paraId="7418215E" w14:textId="77777777" w:rsidR="009B0B12" w:rsidRDefault="00A45F31">
            <w:pPr>
              <w:pStyle w:val="CRCoverPage"/>
              <w:spacing w:after="0"/>
            </w:pPr>
            <w:r>
              <w:t xml:space="preserve"> Test specifications</w:t>
            </w:r>
          </w:p>
        </w:tc>
        <w:tc>
          <w:tcPr>
            <w:tcW w:w="3401" w:type="dxa"/>
            <w:gridSpan w:val="3"/>
            <w:tcBorders>
              <w:right w:val="single" w:sz="4" w:space="0" w:color="auto"/>
            </w:tcBorders>
            <w:shd w:val="pct30" w:color="FFFF00" w:fill="auto"/>
          </w:tcPr>
          <w:p w14:paraId="5CC505A3" w14:textId="77777777" w:rsidR="009B0B12" w:rsidRDefault="00A45F31">
            <w:pPr>
              <w:pStyle w:val="CRCoverPage"/>
              <w:spacing w:after="0"/>
              <w:ind w:left="99"/>
            </w:pPr>
            <w:r>
              <w:t xml:space="preserve">TS/TR ... CR ... </w:t>
            </w:r>
          </w:p>
        </w:tc>
      </w:tr>
      <w:tr w:rsidR="009B0B12" w14:paraId="35E1CCBB" w14:textId="77777777">
        <w:tc>
          <w:tcPr>
            <w:tcW w:w="2694" w:type="dxa"/>
            <w:gridSpan w:val="2"/>
            <w:tcBorders>
              <w:left w:val="single" w:sz="4" w:space="0" w:color="auto"/>
            </w:tcBorders>
          </w:tcPr>
          <w:p w14:paraId="09AA7E8D" w14:textId="77777777" w:rsidR="009B0B12" w:rsidRDefault="00A45F3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C59740" w14:textId="77777777" w:rsidR="009B0B12" w:rsidRDefault="009B0B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85CA5" w14:textId="77777777" w:rsidR="009B0B12" w:rsidRDefault="00A45F31">
            <w:pPr>
              <w:pStyle w:val="CRCoverPage"/>
              <w:spacing w:after="0"/>
              <w:jc w:val="center"/>
              <w:rPr>
                <w:b/>
                <w:caps/>
              </w:rPr>
            </w:pPr>
            <w:r>
              <w:rPr>
                <w:b/>
                <w:caps/>
              </w:rPr>
              <w:t>x</w:t>
            </w:r>
          </w:p>
        </w:tc>
        <w:tc>
          <w:tcPr>
            <w:tcW w:w="2977" w:type="dxa"/>
            <w:gridSpan w:val="4"/>
          </w:tcPr>
          <w:p w14:paraId="3A172372" w14:textId="77777777" w:rsidR="009B0B12" w:rsidRDefault="00A45F31">
            <w:pPr>
              <w:pStyle w:val="CRCoverPage"/>
              <w:spacing w:after="0"/>
            </w:pPr>
            <w:r>
              <w:t xml:space="preserve"> O&amp;M Specifications</w:t>
            </w:r>
          </w:p>
        </w:tc>
        <w:tc>
          <w:tcPr>
            <w:tcW w:w="3401" w:type="dxa"/>
            <w:gridSpan w:val="3"/>
            <w:tcBorders>
              <w:right w:val="single" w:sz="4" w:space="0" w:color="auto"/>
            </w:tcBorders>
            <w:shd w:val="pct30" w:color="FFFF00" w:fill="auto"/>
          </w:tcPr>
          <w:p w14:paraId="24B7AFD9" w14:textId="77777777" w:rsidR="009B0B12" w:rsidRDefault="00A45F31">
            <w:pPr>
              <w:pStyle w:val="CRCoverPage"/>
              <w:spacing w:after="0"/>
              <w:ind w:left="99"/>
            </w:pPr>
            <w:r>
              <w:t xml:space="preserve">TS/TR ... CR ... </w:t>
            </w:r>
          </w:p>
        </w:tc>
      </w:tr>
      <w:tr w:rsidR="009B0B12" w14:paraId="4F32DFFF" w14:textId="77777777">
        <w:tc>
          <w:tcPr>
            <w:tcW w:w="2694" w:type="dxa"/>
            <w:gridSpan w:val="2"/>
            <w:tcBorders>
              <w:left w:val="single" w:sz="4" w:space="0" w:color="auto"/>
            </w:tcBorders>
          </w:tcPr>
          <w:p w14:paraId="327804EA" w14:textId="77777777" w:rsidR="009B0B12" w:rsidRDefault="009B0B12">
            <w:pPr>
              <w:pStyle w:val="CRCoverPage"/>
              <w:spacing w:after="0"/>
              <w:rPr>
                <w:b/>
                <w:i/>
              </w:rPr>
            </w:pPr>
          </w:p>
        </w:tc>
        <w:tc>
          <w:tcPr>
            <w:tcW w:w="6946" w:type="dxa"/>
            <w:gridSpan w:val="9"/>
            <w:tcBorders>
              <w:right w:val="single" w:sz="4" w:space="0" w:color="auto"/>
            </w:tcBorders>
          </w:tcPr>
          <w:p w14:paraId="41615CD3" w14:textId="77777777" w:rsidR="009B0B12" w:rsidRDefault="009B0B12">
            <w:pPr>
              <w:pStyle w:val="CRCoverPage"/>
              <w:spacing w:after="0"/>
            </w:pPr>
          </w:p>
        </w:tc>
      </w:tr>
      <w:tr w:rsidR="009B0B12" w14:paraId="1AA555F9" w14:textId="77777777">
        <w:tc>
          <w:tcPr>
            <w:tcW w:w="2694" w:type="dxa"/>
            <w:gridSpan w:val="2"/>
            <w:tcBorders>
              <w:left w:val="single" w:sz="4" w:space="0" w:color="auto"/>
              <w:bottom w:val="single" w:sz="4" w:space="0" w:color="auto"/>
            </w:tcBorders>
          </w:tcPr>
          <w:p w14:paraId="6DC80F34" w14:textId="77777777" w:rsidR="009B0B12" w:rsidRDefault="00A45F3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EFC285D" w14:textId="07E8B249" w:rsidR="009B0B12" w:rsidRDefault="009B0B12">
            <w:pPr>
              <w:pStyle w:val="CRCoverPage"/>
              <w:spacing w:after="0"/>
              <w:ind w:left="100"/>
            </w:pPr>
          </w:p>
        </w:tc>
      </w:tr>
      <w:tr w:rsidR="009B0B12" w14:paraId="0956FF7D" w14:textId="77777777">
        <w:tc>
          <w:tcPr>
            <w:tcW w:w="2694" w:type="dxa"/>
            <w:gridSpan w:val="2"/>
            <w:tcBorders>
              <w:top w:val="single" w:sz="4" w:space="0" w:color="auto"/>
              <w:bottom w:val="single" w:sz="4" w:space="0" w:color="auto"/>
            </w:tcBorders>
          </w:tcPr>
          <w:p w14:paraId="53DFF14C" w14:textId="77777777" w:rsidR="009B0B12" w:rsidRDefault="009B0B1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138C128" w14:textId="77777777" w:rsidR="009B0B12" w:rsidRDefault="009B0B12">
            <w:pPr>
              <w:pStyle w:val="CRCoverPage"/>
              <w:spacing w:after="0"/>
              <w:ind w:left="100"/>
              <w:rPr>
                <w:sz w:val="8"/>
                <w:szCs w:val="8"/>
              </w:rPr>
            </w:pPr>
          </w:p>
        </w:tc>
      </w:tr>
      <w:tr w:rsidR="009B0B12" w14:paraId="631D89D4" w14:textId="77777777">
        <w:tc>
          <w:tcPr>
            <w:tcW w:w="2694" w:type="dxa"/>
            <w:gridSpan w:val="2"/>
            <w:tcBorders>
              <w:top w:val="single" w:sz="4" w:space="0" w:color="auto"/>
              <w:left w:val="single" w:sz="4" w:space="0" w:color="auto"/>
              <w:bottom w:val="single" w:sz="4" w:space="0" w:color="auto"/>
            </w:tcBorders>
          </w:tcPr>
          <w:p w14:paraId="69941DB9" w14:textId="77777777" w:rsidR="009B0B12" w:rsidRDefault="00A45F3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452EB3" w14:textId="77777777" w:rsidR="009B0B12" w:rsidRDefault="009B0B12">
            <w:pPr>
              <w:pStyle w:val="CRCoverPage"/>
              <w:spacing w:after="0"/>
              <w:ind w:left="100"/>
            </w:pPr>
          </w:p>
        </w:tc>
      </w:tr>
    </w:tbl>
    <w:p w14:paraId="72910A31" w14:textId="77777777" w:rsidR="009B0B12" w:rsidRPr="00FD7940" w:rsidRDefault="009B0B12">
      <w:pPr>
        <w:rPr>
          <w:rFonts w:eastAsiaTheme="minorEastAsia"/>
        </w:rPr>
        <w:sectPr w:rsidR="009B0B12" w:rsidRPr="00FD794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1F6EC0FB" w14:textId="77777777" w:rsidR="00FD7940" w:rsidRPr="00DE5341" w:rsidRDefault="00FD7940" w:rsidP="00FD7940">
      <w:pPr>
        <w:pStyle w:val="1"/>
      </w:pPr>
      <w:bookmarkStart w:id="15" w:name="_Toc60777073"/>
      <w:bookmarkStart w:id="16" w:name="_Toc68015013"/>
      <w:bookmarkEnd w:id="0"/>
      <w:bookmarkEnd w:id="1"/>
      <w:r w:rsidRPr="00DE5341">
        <w:lastRenderedPageBreak/>
        <w:t>6</w:t>
      </w:r>
      <w:r w:rsidRPr="00DE5341">
        <w:tab/>
        <w:t>Protocol data units, formats and parameters (ASN.1)</w:t>
      </w:r>
      <w:bookmarkEnd w:id="15"/>
      <w:bookmarkEnd w:id="16"/>
    </w:p>
    <w:p w14:paraId="76EE25C9" w14:textId="77777777" w:rsidR="00FD7940" w:rsidRPr="00950975" w:rsidRDefault="00FD7940" w:rsidP="00FD794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7" w:name="_Toc60777078"/>
      <w:bookmarkStart w:id="18" w:name="_Toc68015018"/>
      <w:r>
        <w:rPr>
          <w:i/>
          <w:noProof/>
        </w:rPr>
        <w:t>First change</w:t>
      </w:r>
    </w:p>
    <w:p w14:paraId="292C9099" w14:textId="77777777" w:rsidR="00FD7940" w:rsidRPr="006F115B" w:rsidRDefault="00FD7940" w:rsidP="00FD7940">
      <w:pPr>
        <w:pStyle w:val="3"/>
      </w:pPr>
      <w:bookmarkStart w:id="19" w:name="_Toc60777428"/>
      <w:bookmarkStart w:id="20" w:name="_Toc76423715"/>
      <w:bookmarkEnd w:id="17"/>
      <w:bookmarkEnd w:id="18"/>
      <w:r w:rsidRPr="006F115B">
        <w:t>6.3.3</w:t>
      </w:r>
      <w:r w:rsidRPr="006F115B">
        <w:tab/>
        <w:t>UE capability information elements</w:t>
      </w:r>
      <w:bookmarkEnd w:id="19"/>
      <w:bookmarkEnd w:id="20"/>
    </w:p>
    <w:p w14:paraId="2DB40BBC" w14:textId="023C4D7A" w:rsidR="00FD7940" w:rsidRDefault="00FD7940" w:rsidP="00FD7940">
      <w:pPr>
        <w:rPr>
          <w:b/>
          <w:bCs/>
        </w:rPr>
      </w:pPr>
      <w:r w:rsidRPr="00676BBE">
        <w:rPr>
          <w:b/>
          <w:bCs/>
        </w:rPr>
        <w:t>&lt;</w:t>
      </w:r>
      <w:r w:rsidRPr="00676BBE">
        <w:rPr>
          <w:b/>
          <w:bCs/>
          <w:i/>
          <w:noProof/>
        </w:rPr>
        <w:t xml:space="preserve"> unmodified Subclauses removed</w:t>
      </w:r>
      <w:r w:rsidRPr="00676BBE">
        <w:rPr>
          <w:b/>
          <w:bCs/>
        </w:rPr>
        <w:t>&gt;</w:t>
      </w:r>
    </w:p>
    <w:p w14:paraId="462B1B71" w14:textId="77777777" w:rsidR="00882609" w:rsidRPr="00B55E3E" w:rsidRDefault="00882609" w:rsidP="00882609">
      <w:pPr>
        <w:pStyle w:val="4"/>
        <w:rPr>
          <w:rFonts w:eastAsia="Malgun Gothic"/>
        </w:rPr>
      </w:pPr>
      <w:bookmarkStart w:id="21" w:name="_Toc60777460"/>
      <w:bookmarkStart w:id="22" w:name="_Toc115429306"/>
      <w:r w:rsidRPr="00B55E3E">
        <w:rPr>
          <w:rFonts w:eastAsia="Malgun Gothic"/>
        </w:rPr>
        <w:t>–</w:t>
      </w:r>
      <w:r w:rsidRPr="00B55E3E">
        <w:rPr>
          <w:rFonts w:eastAsia="Malgun Gothic"/>
        </w:rPr>
        <w:tab/>
      </w:r>
      <w:proofErr w:type="spellStart"/>
      <w:r w:rsidRPr="00B55E3E">
        <w:rPr>
          <w:rFonts w:eastAsia="Malgun Gothic"/>
          <w:i/>
        </w:rPr>
        <w:t>MeasAndMobParameters</w:t>
      </w:r>
      <w:bookmarkEnd w:id="21"/>
      <w:bookmarkEnd w:id="22"/>
      <w:proofErr w:type="spellEnd"/>
    </w:p>
    <w:p w14:paraId="7EC894AA" w14:textId="77777777" w:rsidR="00882609" w:rsidRPr="00B55E3E" w:rsidRDefault="00882609" w:rsidP="00882609">
      <w:pPr>
        <w:rPr>
          <w:rFonts w:eastAsia="Malgun Gothic"/>
        </w:rPr>
      </w:pPr>
      <w:r w:rsidRPr="00B55E3E">
        <w:rPr>
          <w:rFonts w:eastAsia="Malgun Gothic"/>
        </w:rPr>
        <w:t xml:space="preserve">The IE </w:t>
      </w:r>
      <w:proofErr w:type="spellStart"/>
      <w:r w:rsidRPr="00B55E3E">
        <w:rPr>
          <w:rFonts w:eastAsia="Malgun Gothic"/>
          <w:i/>
        </w:rPr>
        <w:t>MeasAndMobParameters</w:t>
      </w:r>
      <w:proofErr w:type="spellEnd"/>
      <w:r w:rsidRPr="00B55E3E">
        <w:rPr>
          <w:rFonts w:eastAsia="Malgun Gothic"/>
        </w:rPr>
        <w:t xml:space="preserve"> is used to convey UE capabilities related to measurements for radio resource management (RRM), radio link monitoring (RLM) and mobility (e.g. handover).</w:t>
      </w:r>
    </w:p>
    <w:p w14:paraId="6FFC3D0F" w14:textId="77777777" w:rsidR="00882609" w:rsidRPr="00B55E3E" w:rsidRDefault="00882609" w:rsidP="00882609">
      <w:pPr>
        <w:pStyle w:val="TH"/>
        <w:rPr>
          <w:rFonts w:eastAsia="Malgun Gothic"/>
        </w:rPr>
      </w:pPr>
      <w:proofErr w:type="spellStart"/>
      <w:r w:rsidRPr="00B55E3E">
        <w:rPr>
          <w:rFonts w:eastAsia="Malgun Gothic"/>
          <w:i/>
        </w:rPr>
        <w:t>MeasAndMobParameters</w:t>
      </w:r>
      <w:proofErr w:type="spellEnd"/>
      <w:r w:rsidRPr="00B55E3E">
        <w:rPr>
          <w:rFonts w:eastAsia="Malgun Gothic"/>
        </w:rPr>
        <w:t xml:space="preserve"> information element</w:t>
      </w:r>
    </w:p>
    <w:p w14:paraId="3ABF59AB" w14:textId="77777777" w:rsidR="00882609" w:rsidRPr="00B55E3E" w:rsidRDefault="00882609" w:rsidP="00882609">
      <w:pPr>
        <w:pStyle w:val="PL"/>
        <w:rPr>
          <w:color w:val="808080"/>
        </w:rPr>
      </w:pPr>
      <w:r w:rsidRPr="00B55E3E">
        <w:rPr>
          <w:color w:val="808080"/>
        </w:rPr>
        <w:t>-- ASN1START</w:t>
      </w:r>
    </w:p>
    <w:p w14:paraId="59DFBA47" w14:textId="77777777" w:rsidR="00882609" w:rsidRPr="00B55E3E" w:rsidRDefault="00882609" w:rsidP="00882609">
      <w:pPr>
        <w:pStyle w:val="PL"/>
        <w:rPr>
          <w:color w:val="808080"/>
        </w:rPr>
      </w:pPr>
      <w:r w:rsidRPr="00B55E3E">
        <w:rPr>
          <w:color w:val="808080"/>
        </w:rPr>
        <w:t>-- TAG-MEASANDMOBPARAMETERS-START</w:t>
      </w:r>
    </w:p>
    <w:p w14:paraId="76FA28BB" w14:textId="77777777" w:rsidR="00882609" w:rsidRPr="00B55E3E" w:rsidRDefault="00882609" w:rsidP="00882609">
      <w:pPr>
        <w:pStyle w:val="PL"/>
      </w:pPr>
    </w:p>
    <w:p w14:paraId="75F98032" w14:textId="77777777" w:rsidR="00882609" w:rsidRPr="00B55E3E" w:rsidRDefault="00882609" w:rsidP="00882609">
      <w:pPr>
        <w:pStyle w:val="PL"/>
      </w:pPr>
      <w:proofErr w:type="spellStart"/>
      <w:r w:rsidRPr="00B55E3E">
        <w:t>MeasAndMobParameters</w:t>
      </w:r>
      <w:proofErr w:type="spellEnd"/>
      <w:r w:rsidRPr="00B55E3E">
        <w:t xml:space="preserve"> ::=                    </w:t>
      </w:r>
      <w:r w:rsidRPr="00B55E3E">
        <w:rPr>
          <w:color w:val="993366"/>
        </w:rPr>
        <w:t>SEQUENCE</w:t>
      </w:r>
      <w:r w:rsidRPr="00B55E3E">
        <w:t xml:space="preserve"> {</w:t>
      </w:r>
    </w:p>
    <w:p w14:paraId="7FB7FE83" w14:textId="77777777" w:rsidR="00882609" w:rsidRPr="00B55E3E" w:rsidRDefault="00882609" w:rsidP="00882609">
      <w:pPr>
        <w:pStyle w:val="PL"/>
      </w:pPr>
      <w:r w:rsidRPr="00B55E3E">
        <w:t xml:space="preserve">    </w:t>
      </w:r>
      <w:proofErr w:type="spellStart"/>
      <w:r w:rsidRPr="00B55E3E">
        <w:t>measAndMobParametersCommon</w:t>
      </w:r>
      <w:proofErr w:type="spellEnd"/>
      <w:r w:rsidRPr="00B55E3E">
        <w:t xml:space="preserve">              </w:t>
      </w:r>
      <w:proofErr w:type="spellStart"/>
      <w:r w:rsidRPr="00B55E3E">
        <w:t>MeasAndMobParametersCommon</w:t>
      </w:r>
      <w:proofErr w:type="spellEnd"/>
      <w:r w:rsidRPr="00B55E3E">
        <w:t xml:space="preserve">              </w:t>
      </w:r>
      <w:r w:rsidRPr="00B55E3E">
        <w:rPr>
          <w:color w:val="993366"/>
        </w:rPr>
        <w:t>OPTIONAL</w:t>
      </w:r>
      <w:r w:rsidRPr="00B55E3E">
        <w:t>,</w:t>
      </w:r>
    </w:p>
    <w:p w14:paraId="50ABEDA3" w14:textId="77777777" w:rsidR="00882609" w:rsidRPr="00B55E3E" w:rsidRDefault="00882609" w:rsidP="00882609">
      <w:pPr>
        <w:pStyle w:val="PL"/>
      </w:pPr>
      <w:r w:rsidRPr="00B55E3E">
        <w:t xml:space="preserve">    </w:t>
      </w:r>
      <w:proofErr w:type="spellStart"/>
      <w:r w:rsidRPr="00B55E3E">
        <w:t>measAndMobParametersXDD</w:t>
      </w:r>
      <w:proofErr w:type="spellEnd"/>
      <w:r w:rsidRPr="00B55E3E">
        <w:t xml:space="preserve">-Diff                </w:t>
      </w:r>
      <w:proofErr w:type="spellStart"/>
      <w:r w:rsidRPr="00B55E3E">
        <w:t>MeasAndMobParametersXDD</w:t>
      </w:r>
      <w:proofErr w:type="spellEnd"/>
      <w:r w:rsidRPr="00B55E3E">
        <w:t xml:space="preserve">-Diff        </w:t>
      </w:r>
      <w:r w:rsidRPr="00B55E3E">
        <w:rPr>
          <w:color w:val="993366"/>
        </w:rPr>
        <w:t>OPTIONAL</w:t>
      </w:r>
      <w:r w:rsidRPr="00B55E3E">
        <w:t>,</w:t>
      </w:r>
    </w:p>
    <w:p w14:paraId="6EC85E67" w14:textId="77777777" w:rsidR="00882609" w:rsidRPr="00B55E3E" w:rsidRDefault="00882609" w:rsidP="00882609">
      <w:pPr>
        <w:pStyle w:val="PL"/>
      </w:pPr>
      <w:r w:rsidRPr="00B55E3E">
        <w:t xml:space="preserve">    </w:t>
      </w:r>
      <w:proofErr w:type="spellStart"/>
      <w:r w:rsidRPr="00B55E3E">
        <w:t>measAndMobParametersFRX</w:t>
      </w:r>
      <w:proofErr w:type="spellEnd"/>
      <w:r w:rsidRPr="00B55E3E">
        <w:t xml:space="preserve">-Diff                </w:t>
      </w:r>
      <w:proofErr w:type="spellStart"/>
      <w:r w:rsidRPr="00B55E3E">
        <w:t>MeasAndMobParametersFRX</w:t>
      </w:r>
      <w:proofErr w:type="spellEnd"/>
      <w:r w:rsidRPr="00B55E3E">
        <w:t xml:space="preserve">-Diff        </w:t>
      </w:r>
      <w:r w:rsidRPr="00B55E3E">
        <w:rPr>
          <w:color w:val="993366"/>
        </w:rPr>
        <w:t>OPTIONAL</w:t>
      </w:r>
    </w:p>
    <w:p w14:paraId="17DA8D9B" w14:textId="77777777" w:rsidR="00882609" w:rsidRPr="00B55E3E" w:rsidRDefault="00882609" w:rsidP="00882609">
      <w:pPr>
        <w:pStyle w:val="PL"/>
      </w:pPr>
      <w:r w:rsidRPr="00B55E3E">
        <w:t>}</w:t>
      </w:r>
    </w:p>
    <w:p w14:paraId="36773446" w14:textId="77777777" w:rsidR="00882609" w:rsidRPr="00B55E3E" w:rsidRDefault="00882609" w:rsidP="00882609">
      <w:pPr>
        <w:pStyle w:val="PL"/>
      </w:pPr>
    </w:p>
    <w:p w14:paraId="161D276A" w14:textId="77777777" w:rsidR="00882609" w:rsidRPr="00B55E3E" w:rsidRDefault="00882609" w:rsidP="00882609">
      <w:pPr>
        <w:pStyle w:val="PL"/>
      </w:pPr>
      <w:r w:rsidRPr="00B55E3E">
        <w:t xml:space="preserve">MeasAndMobParameters-v1700 ::=          </w:t>
      </w:r>
      <w:r w:rsidRPr="00B55E3E">
        <w:rPr>
          <w:color w:val="993366"/>
        </w:rPr>
        <w:t>SEQUENCE</w:t>
      </w:r>
      <w:r w:rsidRPr="00B55E3E">
        <w:t xml:space="preserve"> {</w:t>
      </w:r>
    </w:p>
    <w:p w14:paraId="777DDA02" w14:textId="77777777" w:rsidR="00882609" w:rsidRPr="00B55E3E" w:rsidRDefault="00882609" w:rsidP="00882609">
      <w:pPr>
        <w:pStyle w:val="PL"/>
      </w:pPr>
      <w:r w:rsidRPr="00B55E3E">
        <w:t xml:space="preserve">    measAndMobParametersFR2-2-r17           </w:t>
      </w:r>
      <w:proofErr w:type="spellStart"/>
      <w:r w:rsidRPr="00B55E3E">
        <w:t>MeasAndMobParametersFR2-2-r17</w:t>
      </w:r>
      <w:proofErr w:type="spellEnd"/>
      <w:r w:rsidRPr="00B55E3E">
        <w:t xml:space="preserve">           </w:t>
      </w:r>
      <w:r w:rsidRPr="00B55E3E">
        <w:rPr>
          <w:color w:val="993366"/>
        </w:rPr>
        <w:t>OPTIONAL</w:t>
      </w:r>
    </w:p>
    <w:p w14:paraId="32216A06" w14:textId="77777777" w:rsidR="00882609" w:rsidRPr="00B55E3E" w:rsidRDefault="00882609" w:rsidP="00882609">
      <w:pPr>
        <w:pStyle w:val="PL"/>
      </w:pPr>
      <w:r w:rsidRPr="00B55E3E">
        <w:t>}</w:t>
      </w:r>
    </w:p>
    <w:p w14:paraId="46ED4637" w14:textId="77777777" w:rsidR="00882609" w:rsidRPr="00B55E3E" w:rsidRDefault="00882609" w:rsidP="00882609">
      <w:pPr>
        <w:pStyle w:val="PL"/>
      </w:pPr>
    </w:p>
    <w:p w14:paraId="17AB8440" w14:textId="77777777" w:rsidR="00882609" w:rsidRPr="00B55E3E" w:rsidRDefault="00882609" w:rsidP="00882609">
      <w:pPr>
        <w:pStyle w:val="PL"/>
      </w:pPr>
      <w:proofErr w:type="spellStart"/>
      <w:r w:rsidRPr="00B55E3E">
        <w:t>MeasAndMobParametersCommon</w:t>
      </w:r>
      <w:proofErr w:type="spellEnd"/>
      <w:r w:rsidRPr="00B55E3E">
        <w:t xml:space="preserve"> ::=          </w:t>
      </w:r>
      <w:r w:rsidRPr="00B55E3E">
        <w:rPr>
          <w:color w:val="993366"/>
        </w:rPr>
        <w:t>SEQUENCE</w:t>
      </w:r>
      <w:r w:rsidRPr="00B55E3E">
        <w:t xml:space="preserve"> {</w:t>
      </w:r>
    </w:p>
    <w:p w14:paraId="29FD3DAE" w14:textId="77777777" w:rsidR="00882609" w:rsidRPr="00B55E3E" w:rsidRDefault="00882609" w:rsidP="00882609">
      <w:pPr>
        <w:pStyle w:val="PL"/>
      </w:pPr>
      <w:r w:rsidRPr="00B55E3E">
        <w:t xml:space="preserve">    </w:t>
      </w:r>
      <w:proofErr w:type="spellStart"/>
      <w:r w:rsidRPr="00B55E3E">
        <w:t>supportedGapPattern</w:t>
      </w:r>
      <w:proofErr w:type="spellEnd"/>
      <w:r w:rsidRPr="00B55E3E">
        <w:t xml:space="preserve">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(22))                  </w:t>
      </w:r>
      <w:r w:rsidRPr="00B55E3E">
        <w:rPr>
          <w:color w:val="993366"/>
        </w:rPr>
        <w:t>OPTIONAL</w:t>
      </w:r>
      <w:r w:rsidRPr="00B55E3E">
        <w:t>,</w:t>
      </w:r>
    </w:p>
    <w:p w14:paraId="7333F90D" w14:textId="77777777" w:rsidR="00882609" w:rsidRPr="00B55E3E" w:rsidRDefault="00882609" w:rsidP="00882609">
      <w:pPr>
        <w:pStyle w:val="PL"/>
      </w:pPr>
      <w:r w:rsidRPr="00B55E3E">
        <w:t xml:space="preserve">    </w:t>
      </w:r>
      <w:proofErr w:type="spellStart"/>
      <w:r w:rsidRPr="00B55E3E">
        <w:t>ssb</w:t>
      </w:r>
      <w:proofErr w:type="spellEnd"/>
      <w:r w:rsidRPr="00B55E3E">
        <w:t xml:space="preserve">-RLM                                 </w:t>
      </w:r>
      <w:r w:rsidRPr="00B55E3E">
        <w:rPr>
          <w:color w:val="993366"/>
        </w:rPr>
        <w:t>ENUMERATED</w:t>
      </w:r>
      <w:r w:rsidRPr="00B55E3E">
        <w:t xml:space="preserve"> {supported}                  </w:t>
      </w:r>
      <w:r w:rsidRPr="00B55E3E">
        <w:rPr>
          <w:color w:val="993366"/>
        </w:rPr>
        <w:t>OPTIONAL</w:t>
      </w:r>
      <w:r w:rsidRPr="00B55E3E">
        <w:t>,</w:t>
      </w:r>
    </w:p>
    <w:p w14:paraId="2BE65472" w14:textId="77777777" w:rsidR="00882609" w:rsidRPr="00B55E3E" w:rsidRDefault="00882609" w:rsidP="00882609">
      <w:pPr>
        <w:pStyle w:val="PL"/>
      </w:pPr>
      <w:r w:rsidRPr="00B55E3E">
        <w:t xml:space="preserve">    </w:t>
      </w:r>
      <w:proofErr w:type="spellStart"/>
      <w:r w:rsidRPr="00B55E3E">
        <w:t>ssb</w:t>
      </w:r>
      <w:proofErr w:type="spellEnd"/>
      <w:r w:rsidRPr="00B55E3E">
        <w:t>-</w:t>
      </w:r>
      <w:proofErr w:type="spellStart"/>
      <w:r w:rsidRPr="00B55E3E">
        <w:t>AndCSI</w:t>
      </w:r>
      <w:proofErr w:type="spellEnd"/>
      <w:r w:rsidRPr="00B55E3E">
        <w:t xml:space="preserve">-RS-RLM                       </w:t>
      </w:r>
      <w:r w:rsidRPr="00B55E3E">
        <w:rPr>
          <w:color w:val="993366"/>
        </w:rPr>
        <w:t>ENUMERATED</w:t>
      </w:r>
      <w:r w:rsidRPr="00B55E3E">
        <w:t xml:space="preserve"> {supported}                  </w:t>
      </w:r>
      <w:r w:rsidRPr="00B55E3E">
        <w:rPr>
          <w:color w:val="993366"/>
        </w:rPr>
        <w:t>OPTIONAL</w:t>
      </w:r>
      <w:r w:rsidRPr="00B55E3E">
        <w:t>,</w:t>
      </w:r>
    </w:p>
    <w:p w14:paraId="3E426278" w14:textId="77777777" w:rsidR="00882609" w:rsidRPr="00B55E3E" w:rsidRDefault="00882609" w:rsidP="00882609">
      <w:pPr>
        <w:pStyle w:val="PL"/>
      </w:pPr>
      <w:r w:rsidRPr="00B55E3E">
        <w:t xml:space="preserve">    ...,</w:t>
      </w:r>
    </w:p>
    <w:p w14:paraId="13C87342" w14:textId="77777777" w:rsidR="00882609" w:rsidRPr="00B55E3E" w:rsidRDefault="00882609" w:rsidP="00882609">
      <w:pPr>
        <w:pStyle w:val="PL"/>
      </w:pPr>
      <w:r w:rsidRPr="00B55E3E">
        <w:t xml:space="preserve">    [[</w:t>
      </w:r>
    </w:p>
    <w:p w14:paraId="0BFA6067" w14:textId="77777777" w:rsidR="00882609" w:rsidRPr="00B55E3E" w:rsidRDefault="00882609" w:rsidP="00882609">
      <w:pPr>
        <w:pStyle w:val="PL"/>
      </w:pPr>
      <w:r w:rsidRPr="00B55E3E">
        <w:t xml:space="preserve">    </w:t>
      </w:r>
      <w:proofErr w:type="spellStart"/>
      <w:r w:rsidRPr="00B55E3E">
        <w:t>eventB-MeasAndReport</w:t>
      </w:r>
      <w:proofErr w:type="spellEnd"/>
      <w:r w:rsidRPr="00B55E3E">
        <w:t xml:space="preserve">                    </w:t>
      </w:r>
      <w:r w:rsidRPr="00B55E3E">
        <w:rPr>
          <w:color w:val="993366"/>
        </w:rPr>
        <w:t>ENUMERATED</w:t>
      </w:r>
      <w:r w:rsidRPr="00B55E3E">
        <w:t xml:space="preserve"> {supported}                  </w:t>
      </w:r>
      <w:r w:rsidRPr="00B55E3E">
        <w:rPr>
          <w:color w:val="993366"/>
        </w:rPr>
        <w:t>OPTIONAL</w:t>
      </w:r>
      <w:r w:rsidRPr="00B55E3E">
        <w:t>,</w:t>
      </w:r>
    </w:p>
    <w:p w14:paraId="1F511674" w14:textId="77777777" w:rsidR="00882609" w:rsidRPr="00B55E3E" w:rsidRDefault="00882609" w:rsidP="00882609">
      <w:pPr>
        <w:pStyle w:val="PL"/>
      </w:pPr>
      <w:r w:rsidRPr="00B55E3E">
        <w:t xml:space="preserve">    </w:t>
      </w:r>
      <w:proofErr w:type="spellStart"/>
      <w:r w:rsidRPr="00B55E3E">
        <w:t>handoverFDD</w:t>
      </w:r>
      <w:proofErr w:type="spellEnd"/>
      <w:r w:rsidRPr="00B55E3E">
        <w:t xml:space="preserve">-TDD                         </w:t>
      </w:r>
      <w:r w:rsidRPr="00B55E3E">
        <w:rPr>
          <w:color w:val="993366"/>
        </w:rPr>
        <w:t>ENUMERATED</w:t>
      </w:r>
      <w:r w:rsidRPr="00B55E3E">
        <w:t xml:space="preserve"> {supported}                  </w:t>
      </w:r>
      <w:r w:rsidRPr="00B55E3E">
        <w:rPr>
          <w:color w:val="993366"/>
        </w:rPr>
        <w:t>OPTIONAL</w:t>
      </w:r>
      <w:r w:rsidRPr="00B55E3E">
        <w:t>,</w:t>
      </w:r>
    </w:p>
    <w:p w14:paraId="04D71B1D" w14:textId="77777777" w:rsidR="00882609" w:rsidRPr="00B55E3E" w:rsidRDefault="00882609" w:rsidP="00882609">
      <w:pPr>
        <w:pStyle w:val="PL"/>
      </w:pPr>
      <w:r w:rsidRPr="00B55E3E">
        <w:t xml:space="preserve">    </w:t>
      </w:r>
      <w:proofErr w:type="spellStart"/>
      <w:r w:rsidRPr="00B55E3E">
        <w:t>eutra</w:t>
      </w:r>
      <w:proofErr w:type="spellEnd"/>
      <w:r w:rsidRPr="00B55E3E">
        <w:t xml:space="preserve">-CGI-Reporting                     </w:t>
      </w:r>
      <w:r w:rsidRPr="00B55E3E">
        <w:rPr>
          <w:color w:val="993366"/>
        </w:rPr>
        <w:t>ENUMERATED</w:t>
      </w:r>
      <w:r w:rsidRPr="00B55E3E">
        <w:t xml:space="preserve"> {supported}                  </w:t>
      </w:r>
      <w:r w:rsidRPr="00B55E3E">
        <w:rPr>
          <w:color w:val="993366"/>
        </w:rPr>
        <w:t>OPTIONAL</w:t>
      </w:r>
      <w:r w:rsidRPr="00B55E3E">
        <w:t>,</w:t>
      </w:r>
    </w:p>
    <w:p w14:paraId="4B37D923" w14:textId="77777777" w:rsidR="00882609" w:rsidRPr="00B55E3E" w:rsidRDefault="00882609" w:rsidP="00882609">
      <w:pPr>
        <w:pStyle w:val="PL"/>
      </w:pPr>
      <w:r w:rsidRPr="00B55E3E">
        <w:t xml:space="preserve">    nr-CGI-Reporting                        </w:t>
      </w:r>
      <w:r w:rsidRPr="00B55E3E">
        <w:rPr>
          <w:color w:val="993366"/>
        </w:rPr>
        <w:t>ENUMERATED</w:t>
      </w:r>
      <w:r w:rsidRPr="00B55E3E">
        <w:t xml:space="preserve"> {supported}                  </w:t>
      </w:r>
      <w:r w:rsidRPr="00B55E3E">
        <w:rPr>
          <w:color w:val="993366"/>
        </w:rPr>
        <w:t>OPTIONAL</w:t>
      </w:r>
    </w:p>
    <w:p w14:paraId="3891F6FF" w14:textId="77777777" w:rsidR="00882609" w:rsidRPr="00B55E3E" w:rsidRDefault="00882609" w:rsidP="00882609">
      <w:pPr>
        <w:pStyle w:val="PL"/>
      </w:pPr>
      <w:r w:rsidRPr="00B55E3E">
        <w:t xml:space="preserve">    ]],</w:t>
      </w:r>
    </w:p>
    <w:p w14:paraId="52BD61F6" w14:textId="77777777" w:rsidR="00882609" w:rsidRPr="00B55E3E" w:rsidRDefault="00882609" w:rsidP="00882609">
      <w:pPr>
        <w:pStyle w:val="PL"/>
      </w:pPr>
      <w:r w:rsidRPr="00B55E3E">
        <w:t xml:space="preserve">    [[</w:t>
      </w:r>
    </w:p>
    <w:p w14:paraId="46640597" w14:textId="77777777" w:rsidR="00882609" w:rsidRPr="00B55E3E" w:rsidRDefault="00882609" w:rsidP="00882609">
      <w:pPr>
        <w:pStyle w:val="PL"/>
      </w:pPr>
      <w:r w:rsidRPr="00B55E3E">
        <w:t xml:space="preserve">    </w:t>
      </w:r>
      <w:proofErr w:type="spellStart"/>
      <w:r w:rsidRPr="00B55E3E">
        <w:t>independentGapConfig</w:t>
      </w:r>
      <w:proofErr w:type="spellEnd"/>
      <w:r w:rsidRPr="00B55E3E">
        <w:t xml:space="preserve">                    </w:t>
      </w:r>
      <w:r w:rsidRPr="00B55E3E">
        <w:rPr>
          <w:color w:val="993366"/>
        </w:rPr>
        <w:t>ENUMERATED</w:t>
      </w:r>
      <w:r w:rsidRPr="00B55E3E">
        <w:t xml:space="preserve"> {supported}                  </w:t>
      </w:r>
      <w:r w:rsidRPr="00B55E3E">
        <w:rPr>
          <w:color w:val="993366"/>
        </w:rPr>
        <w:t>OPTIONAL</w:t>
      </w:r>
      <w:r w:rsidRPr="00B55E3E">
        <w:t>,</w:t>
      </w:r>
    </w:p>
    <w:p w14:paraId="063748ED" w14:textId="77777777" w:rsidR="00882609" w:rsidRPr="00B55E3E" w:rsidRDefault="00882609" w:rsidP="00882609">
      <w:pPr>
        <w:pStyle w:val="PL"/>
      </w:pPr>
      <w:r w:rsidRPr="00B55E3E">
        <w:t xml:space="preserve">    </w:t>
      </w:r>
      <w:proofErr w:type="spellStart"/>
      <w:r w:rsidRPr="00B55E3E">
        <w:t>periodicEUTRA-MeasAndReport</w:t>
      </w:r>
      <w:proofErr w:type="spellEnd"/>
      <w:r w:rsidRPr="00B55E3E">
        <w:t xml:space="preserve">             </w:t>
      </w:r>
      <w:r w:rsidRPr="00B55E3E">
        <w:rPr>
          <w:color w:val="993366"/>
        </w:rPr>
        <w:t>ENUMERATED</w:t>
      </w:r>
      <w:r w:rsidRPr="00B55E3E">
        <w:t xml:space="preserve"> {supported}                  </w:t>
      </w:r>
      <w:r w:rsidRPr="00B55E3E">
        <w:rPr>
          <w:color w:val="993366"/>
        </w:rPr>
        <w:t>OPTIONAL</w:t>
      </w:r>
      <w:r w:rsidRPr="00B55E3E">
        <w:t>,</w:t>
      </w:r>
    </w:p>
    <w:p w14:paraId="11F56220" w14:textId="77777777" w:rsidR="00882609" w:rsidRPr="00B55E3E" w:rsidRDefault="00882609" w:rsidP="00882609">
      <w:pPr>
        <w:pStyle w:val="PL"/>
      </w:pPr>
      <w:r w:rsidRPr="00B55E3E">
        <w:t xml:space="preserve">    handoverFR1-FR2                         </w:t>
      </w:r>
      <w:r w:rsidRPr="00B55E3E">
        <w:rPr>
          <w:color w:val="993366"/>
        </w:rPr>
        <w:t>ENUMERATED</w:t>
      </w:r>
      <w:r w:rsidRPr="00B55E3E">
        <w:t xml:space="preserve"> {supported}                  </w:t>
      </w:r>
      <w:r w:rsidRPr="00B55E3E">
        <w:rPr>
          <w:color w:val="993366"/>
        </w:rPr>
        <w:t>OPTIONAL</w:t>
      </w:r>
      <w:r w:rsidRPr="00B55E3E">
        <w:t>,</w:t>
      </w:r>
    </w:p>
    <w:p w14:paraId="0DC217AE" w14:textId="77777777" w:rsidR="00882609" w:rsidRPr="00B55E3E" w:rsidRDefault="00882609" w:rsidP="00882609">
      <w:pPr>
        <w:pStyle w:val="PL"/>
      </w:pPr>
      <w:r w:rsidRPr="00B55E3E">
        <w:t xml:space="preserve">    </w:t>
      </w:r>
      <w:proofErr w:type="spellStart"/>
      <w:r w:rsidRPr="00B55E3E">
        <w:t>maxNumberCSI</w:t>
      </w:r>
      <w:proofErr w:type="spellEnd"/>
      <w:r w:rsidRPr="00B55E3E">
        <w:t xml:space="preserve">-RS-RRM-RS-SINR             </w:t>
      </w:r>
      <w:r w:rsidRPr="00B55E3E">
        <w:rPr>
          <w:color w:val="993366"/>
        </w:rPr>
        <w:t>ENUMERATED</w:t>
      </w:r>
      <w:r w:rsidRPr="00B55E3E">
        <w:t xml:space="preserve"> {n4, n8, n16, n32, n64, n96} </w:t>
      </w:r>
      <w:r w:rsidRPr="00B55E3E">
        <w:rPr>
          <w:color w:val="993366"/>
        </w:rPr>
        <w:t>OPTIONAL</w:t>
      </w:r>
    </w:p>
    <w:p w14:paraId="6A132E92" w14:textId="77777777" w:rsidR="00882609" w:rsidRPr="00B55E3E" w:rsidRDefault="00882609" w:rsidP="00882609">
      <w:pPr>
        <w:pStyle w:val="PL"/>
      </w:pPr>
      <w:r w:rsidRPr="00B55E3E">
        <w:t xml:space="preserve">    ]],</w:t>
      </w:r>
    </w:p>
    <w:p w14:paraId="7CEE985D" w14:textId="77777777" w:rsidR="00882609" w:rsidRPr="00B55E3E" w:rsidRDefault="00882609" w:rsidP="00882609">
      <w:pPr>
        <w:pStyle w:val="PL"/>
      </w:pPr>
      <w:r w:rsidRPr="00B55E3E">
        <w:lastRenderedPageBreak/>
        <w:t xml:space="preserve">    [[</w:t>
      </w:r>
    </w:p>
    <w:p w14:paraId="68581541" w14:textId="77777777" w:rsidR="00882609" w:rsidRPr="00B55E3E" w:rsidRDefault="00882609" w:rsidP="00882609">
      <w:pPr>
        <w:pStyle w:val="PL"/>
      </w:pPr>
      <w:r w:rsidRPr="00B55E3E">
        <w:t xml:space="preserve">    nr-CGI-Reporting-ENDC                   </w:t>
      </w:r>
      <w:r w:rsidRPr="00B55E3E">
        <w:rPr>
          <w:color w:val="993366"/>
        </w:rPr>
        <w:t>ENUMERATED</w:t>
      </w:r>
      <w:r w:rsidRPr="00B55E3E">
        <w:t xml:space="preserve"> {supported}                  </w:t>
      </w:r>
      <w:r w:rsidRPr="00B55E3E">
        <w:rPr>
          <w:color w:val="993366"/>
        </w:rPr>
        <w:t>OPTIONAL</w:t>
      </w:r>
    </w:p>
    <w:p w14:paraId="163446FE" w14:textId="77777777" w:rsidR="00882609" w:rsidRPr="00B55E3E" w:rsidRDefault="00882609" w:rsidP="00882609">
      <w:pPr>
        <w:pStyle w:val="PL"/>
      </w:pPr>
      <w:r w:rsidRPr="00B55E3E">
        <w:t xml:space="preserve">    ]],</w:t>
      </w:r>
    </w:p>
    <w:p w14:paraId="6E9432B9" w14:textId="77777777" w:rsidR="00882609" w:rsidRPr="00B55E3E" w:rsidRDefault="00882609" w:rsidP="00882609">
      <w:pPr>
        <w:pStyle w:val="PL"/>
      </w:pPr>
      <w:r w:rsidRPr="00B55E3E">
        <w:t xml:space="preserve">    [[</w:t>
      </w:r>
    </w:p>
    <w:p w14:paraId="466AC2BE" w14:textId="77777777" w:rsidR="00882609" w:rsidRPr="00B55E3E" w:rsidRDefault="00882609" w:rsidP="00882609">
      <w:pPr>
        <w:pStyle w:val="PL"/>
      </w:pPr>
      <w:r w:rsidRPr="00B55E3E">
        <w:t xml:space="preserve">    </w:t>
      </w:r>
      <w:proofErr w:type="spellStart"/>
      <w:r w:rsidRPr="00B55E3E">
        <w:t>eutra</w:t>
      </w:r>
      <w:proofErr w:type="spellEnd"/>
      <w:r w:rsidRPr="00B55E3E">
        <w:t xml:space="preserve">-CGI-Reporting-NEDC                </w:t>
      </w:r>
      <w:r w:rsidRPr="00B55E3E">
        <w:rPr>
          <w:color w:val="993366"/>
        </w:rPr>
        <w:t>ENUMERATED</w:t>
      </w:r>
      <w:r w:rsidRPr="00B55E3E">
        <w:t xml:space="preserve"> {supported}                  </w:t>
      </w:r>
      <w:r w:rsidRPr="00B55E3E">
        <w:rPr>
          <w:color w:val="993366"/>
        </w:rPr>
        <w:t>OPTIONAL</w:t>
      </w:r>
      <w:r w:rsidRPr="00B55E3E">
        <w:t>,</w:t>
      </w:r>
    </w:p>
    <w:p w14:paraId="08BDBD48" w14:textId="77777777" w:rsidR="00882609" w:rsidRPr="00B55E3E" w:rsidRDefault="00882609" w:rsidP="00882609">
      <w:pPr>
        <w:pStyle w:val="PL"/>
      </w:pPr>
      <w:r w:rsidRPr="00B55E3E">
        <w:t xml:space="preserve">    </w:t>
      </w:r>
      <w:proofErr w:type="spellStart"/>
      <w:r w:rsidRPr="00B55E3E">
        <w:t>eutra</w:t>
      </w:r>
      <w:proofErr w:type="spellEnd"/>
      <w:r w:rsidRPr="00B55E3E">
        <w:t xml:space="preserve">-CGI-Reporting-NRDC                </w:t>
      </w:r>
      <w:r w:rsidRPr="00B55E3E">
        <w:rPr>
          <w:color w:val="993366"/>
        </w:rPr>
        <w:t>ENUMERATED</w:t>
      </w:r>
      <w:r w:rsidRPr="00B55E3E">
        <w:t xml:space="preserve"> {supported}                  </w:t>
      </w:r>
      <w:r w:rsidRPr="00B55E3E">
        <w:rPr>
          <w:color w:val="993366"/>
        </w:rPr>
        <w:t>OPTIONAL</w:t>
      </w:r>
      <w:r w:rsidRPr="00B55E3E">
        <w:t>,</w:t>
      </w:r>
    </w:p>
    <w:p w14:paraId="721326DB" w14:textId="77777777" w:rsidR="00882609" w:rsidRPr="00B55E3E" w:rsidRDefault="00882609" w:rsidP="00882609">
      <w:pPr>
        <w:pStyle w:val="PL"/>
      </w:pPr>
      <w:r w:rsidRPr="00B55E3E">
        <w:t xml:space="preserve">    nr-CGI-Reporting-NEDC                   </w:t>
      </w:r>
      <w:r w:rsidRPr="00B55E3E">
        <w:rPr>
          <w:color w:val="993366"/>
        </w:rPr>
        <w:t>ENUMERATED</w:t>
      </w:r>
      <w:r w:rsidRPr="00B55E3E">
        <w:t xml:space="preserve"> {supported}                  </w:t>
      </w:r>
      <w:r w:rsidRPr="00B55E3E">
        <w:rPr>
          <w:color w:val="993366"/>
        </w:rPr>
        <w:t>OPTIONAL</w:t>
      </w:r>
      <w:r w:rsidRPr="00B55E3E">
        <w:t>,</w:t>
      </w:r>
    </w:p>
    <w:p w14:paraId="63C68622" w14:textId="77777777" w:rsidR="00882609" w:rsidRPr="00B55E3E" w:rsidRDefault="00882609" w:rsidP="00882609">
      <w:pPr>
        <w:pStyle w:val="PL"/>
      </w:pPr>
      <w:r w:rsidRPr="00B55E3E">
        <w:t xml:space="preserve">    nr-CGI-Reporting-NRDC                   </w:t>
      </w:r>
      <w:r w:rsidRPr="00B55E3E">
        <w:rPr>
          <w:color w:val="993366"/>
        </w:rPr>
        <w:t>ENUMERATED</w:t>
      </w:r>
      <w:r w:rsidRPr="00B55E3E">
        <w:t xml:space="preserve"> {supported}                  </w:t>
      </w:r>
      <w:r w:rsidRPr="00B55E3E">
        <w:rPr>
          <w:color w:val="993366"/>
        </w:rPr>
        <w:t>OPTIONAL</w:t>
      </w:r>
    </w:p>
    <w:p w14:paraId="5214B9D1" w14:textId="77777777" w:rsidR="00882609" w:rsidRPr="00B55E3E" w:rsidRDefault="00882609" w:rsidP="00882609">
      <w:pPr>
        <w:pStyle w:val="PL"/>
      </w:pPr>
      <w:r w:rsidRPr="00B55E3E">
        <w:t xml:space="preserve">    ]],</w:t>
      </w:r>
    </w:p>
    <w:p w14:paraId="00295D3F" w14:textId="77777777" w:rsidR="00882609" w:rsidRPr="00B55E3E" w:rsidRDefault="00882609" w:rsidP="00882609">
      <w:pPr>
        <w:pStyle w:val="PL"/>
      </w:pPr>
      <w:r w:rsidRPr="00B55E3E">
        <w:t xml:space="preserve">    [[</w:t>
      </w:r>
    </w:p>
    <w:p w14:paraId="4DEAF6F4" w14:textId="77777777" w:rsidR="00882609" w:rsidRPr="00B55E3E" w:rsidRDefault="00882609" w:rsidP="00882609">
      <w:pPr>
        <w:pStyle w:val="PL"/>
      </w:pPr>
      <w:r w:rsidRPr="00B55E3E">
        <w:t xml:space="preserve">    reportAddNeighMeasForPeriodic-r16       </w:t>
      </w:r>
      <w:r w:rsidRPr="00B55E3E">
        <w:rPr>
          <w:color w:val="993366"/>
        </w:rPr>
        <w:t>ENUMERATED</w:t>
      </w:r>
      <w:r w:rsidRPr="00B55E3E">
        <w:t xml:space="preserve"> {supported}                  </w:t>
      </w:r>
      <w:r w:rsidRPr="00B55E3E">
        <w:rPr>
          <w:color w:val="993366"/>
        </w:rPr>
        <w:t>OPTIONAL</w:t>
      </w:r>
      <w:r w:rsidRPr="00B55E3E">
        <w:t>,</w:t>
      </w:r>
    </w:p>
    <w:p w14:paraId="4A10C9E8" w14:textId="77777777" w:rsidR="00882609" w:rsidRPr="00B55E3E" w:rsidRDefault="00882609" w:rsidP="00882609">
      <w:pPr>
        <w:pStyle w:val="PL"/>
      </w:pPr>
      <w:r w:rsidRPr="00B55E3E">
        <w:t xml:space="preserve">    condHandoverParametersCommon-r16        </w:t>
      </w:r>
      <w:r w:rsidRPr="00B55E3E">
        <w:rPr>
          <w:color w:val="993366"/>
        </w:rPr>
        <w:t>SEQUENCE</w:t>
      </w:r>
      <w:r w:rsidRPr="00B55E3E">
        <w:t xml:space="preserve"> {</w:t>
      </w:r>
    </w:p>
    <w:p w14:paraId="011E944A" w14:textId="77777777" w:rsidR="00882609" w:rsidRPr="00B55E3E" w:rsidRDefault="00882609" w:rsidP="00882609">
      <w:pPr>
        <w:pStyle w:val="PL"/>
      </w:pPr>
      <w:r w:rsidRPr="00B55E3E">
        <w:t xml:space="preserve">       condHandoverFDD-TDD-r16                  </w:t>
      </w:r>
      <w:r w:rsidRPr="00B55E3E">
        <w:rPr>
          <w:color w:val="993366"/>
        </w:rPr>
        <w:t>ENUMERATED</w:t>
      </w:r>
      <w:r w:rsidRPr="00B55E3E">
        <w:t xml:space="preserve"> {supported}              </w:t>
      </w:r>
      <w:r w:rsidRPr="00B55E3E">
        <w:rPr>
          <w:color w:val="993366"/>
        </w:rPr>
        <w:t>OPTIONAL</w:t>
      </w:r>
      <w:r w:rsidRPr="00B55E3E">
        <w:t>,</w:t>
      </w:r>
    </w:p>
    <w:p w14:paraId="0D2B878B" w14:textId="77777777" w:rsidR="00882609" w:rsidRPr="00B55E3E" w:rsidRDefault="00882609" w:rsidP="00882609">
      <w:pPr>
        <w:pStyle w:val="PL"/>
      </w:pPr>
      <w:r w:rsidRPr="00B55E3E">
        <w:t xml:space="preserve">       condHandoverFR1-FR2-r16                  </w:t>
      </w:r>
      <w:r w:rsidRPr="00B55E3E">
        <w:rPr>
          <w:color w:val="993366"/>
        </w:rPr>
        <w:t>ENUMERATED</w:t>
      </w:r>
      <w:r w:rsidRPr="00B55E3E">
        <w:t xml:space="preserve"> {supported}              </w:t>
      </w:r>
      <w:r w:rsidRPr="00B55E3E">
        <w:rPr>
          <w:color w:val="993366"/>
        </w:rPr>
        <w:t>OPTIONAL</w:t>
      </w:r>
    </w:p>
    <w:p w14:paraId="59FB9CDD" w14:textId="77777777" w:rsidR="00882609" w:rsidRPr="00B55E3E" w:rsidRDefault="00882609" w:rsidP="00882609">
      <w:pPr>
        <w:pStyle w:val="PL"/>
      </w:pPr>
      <w:r w:rsidRPr="00B55E3E">
        <w:t xml:space="preserve">    }                                                                               </w:t>
      </w:r>
      <w:r w:rsidRPr="00B55E3E">
        <w:rPr>
          <w:color w:val="993366"/>
        </w:rPr>
        <w:t>OPTIONAL</w:t>
      </w:r>
      <w:r w:rsidRPr="00B55E3E">
        <w:t>,</w:t>
      </w:r>
    </w:p>
    <w:p w14:paraId="24BDA690" w14:textId="77777777" w:rsidR="00882609" w:rsidRPr="00B55E3E" w:rsidRDefault="00882609" w:rsidP="00882609">
      <w:pPr>
        <w:pStyle w:val="PL"/>
      </w:pPr>
      <w:r w:rsidRPr="00B55E3E">
        <w:t xml:space="preserve">    nr-NeedForGap-Reporting-r16             </w:t>
      </w:r>
      <w:r w:rsidRPr="00B55E3E">
        <w:rPr>
          <w:color w:val="993366"/>
        </w:rPr>
        <w:t>ENUMERATED</w:t>
      </w:r>
      <w:r w:rsidRPr="00B55E3E">
        <w:t xml:space="preserve"> {supported}                  </w:t>
      </w:r>
      <w:r w:rsidRPr="00B55E3E">
        <w:rPr>
          <w:color w:val="993366"/>
        </w:rPr>
        <w:t>OPTIONAL</w:t>
      </w:r>
      <w:r w:rsidRPr="00B55E3E">
        <w:t>,</w:t>
      </w:r>
    </w:p>
    <w:p w14:paraId="1AAB9D0F" w14:textId="77777777" w:rsidR="00882609" w:rsidRPr="00B55E3E" w:rsidRDefault="00882609" w:rsidP="00882609">
      <w:pPr>
        <w:pStyle w:val="PL"/>
      </w:pPr>
      <w:r w:rsidRPr="00B55E3E">
        <w:t xml:space="preserve">    supportedGapPattern-NRonly-r16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(10))                  </w:t>
      </w:r>
      <w:r w:rsidRPr="00B55E3E">
        <w:rPr>
          <w:color w:val="993366"/>
        </w:rPr>
        <w:t>OPTIONAL</w:t>
      </w:r>
      <w:r w:rsidRPr="00B55E3E">
        <w:t>,</w:t>
      </w:r>
    </w:p>
    <w:p w14:paraId="44B50B83" w14:textId="77777777" w:rsidR="00882609" w:rsidRPr="00B55E3E" w:rsidRDefault="00882609" w:rsidP="00882609">
      <w:pPr>
        <w:pStyle w:val="PL"/>
      </w:pPr>
      <w:r w:rsidRPr="00B55E3E">
        <w:t xml:space="preserve">    supportedGapPattern-NRonly-NEDC-r16     </w:t>
      </w:r>
      <w:r w:rsidRPr="00B55E3E">
        <w:rPr>
          <w:color w:val="993366"/>
        </w:rPr>
        <w:t>ENUMERATED</w:t>
      </w:r>
      <w:r w:rsidRPr="00B55E3E">
        <w:t xml:space="preserve"> {supported}                  </w:t>
      </w:r>
      <w:r w:rsidRPr="00B55E3E">
        <w:rPr>
          <w:color w:val="993366"/>
        </w:rPr>
        <w:t>OPTIONAL</w:t>
      </w:r>
      <w:r w:rsidRPr="00B55E3E">
        <w:t>,</w:t>
      </w:r>
    </w:p>
    <w:p w14:paraId="708769DE" w14:textId="77777777" w:rsidR="00882609" w:rsidRPr="00B55E3E" w:rsidRDefault="00882609" w:rsidP="00882609">
      <w:pPr>
        <w:pStyle w:val="PL"/>
      </w:pPr>
      <w:r w:rsidRPr="00B55E3E">
        <w:t xml:space="preserve">    maxNumberCLI-RSSI-r16                   </w:t>
      </w:r>
      <w:r w:rsidRPr="00B55E3E">
        <w:rPr>
          <w:color w:val="993366"/>
        </w:rPr>
        <w:t>ENUMERATED</w:t>
      </w:r>
      <w:r w:rsidRPr="00B55E3E">
        <w:t xml:space="preserve"> {n8, n16, n32, n64}          </w:t>
      </w:r>
      <w:r w:rsidRPr="00B55E3E">
        <w:rPr>
          <w:color w:val="993366"/>
        </w:rPr>
        <w:t>OPTIONAL</w:t>
      </w:r>
      <w:r w:rsidRPr="00B55E3E">
        <w:t>,</w:t>
      </w:r>
    </w:p>
    <w:p w14:paraId="15F55C37" w14:textId="77777777" w:rsidR="00882609" w:rsidRPr="00B55E3E" w:rsidRDefault="00882609" w:rsidP="00882609">
      <w:pPr>
        <w:pStyle w:val="PL"/>
      </w:pPr>
      <w:r w:rsidRPr="00B55E3E">
        <w:t xml:space="preserve">    maxNumberCLI-SRS-RSRP-r16               </w:t>
      </w:r>
      <w:r w:rsidRPr="00B55E3E">
        <w:rPr>
          <w:color w:val="993366"/>
        </w:rPr>
        <w:t>ENUMERATED</w:t>
      </w:r>
      <w:r w:rsidRPr="00B55E3E">
        <w:t xml:space="preserve"> {n4, n8, n16, n32}           </w:t>
      </w:r>
      <w:r w:rsidRPr="00B55E3E">
        <w:rPr>
          <w:color w:val="993366"/>
        </w:rPr>
        <w:t>OPTIONAL</w:t>
      </w:r>
      <w:r w:rsidRPr="00B55E3E">
        <w:t>,</w:t>
      </w:r>
    </w:p>
    <w:p w14:paraId="00DF797C" w14:textId="77777777" w:rsidR="00882609" w:rsidRPr="00B55E3E" w:rsidRDefault="00882609" w:rsidP="00882609">
      <w:pPr>
        <w:pStyle w:val="PL"/>
      </w:pPr>
      <w:r w:rsidRPr="00B55E3E">
        <w:t xml:space="preserve">    maxNumberPerSlotCLI-SRS-RSRP-r16        </w:t>
      </w:r>
      <w:r w:rsidRPr="00B55E3E">
        <w:rPr>
          <w:color w:val="993366"/>
        </w:rPr>
        <w:t>ENUMERATED</w:t>
      </w:r>
      <w:r w:rsidRPr="00B55E3E">
        <w:t xml:space="preserve"> {n2, n4, n8}                 </w:t>
      </w:r>
      <w:r w:rsidRPr="00B55E3E">
        <w:rPr>
          <w:color w:val="993366"/>
        </w:rPr>
        <w:t>OPTIONAL</w:t>
      </w:r>
      <w:r w:rsidRPr="00B55E3E">
        <w:t>,</w:t>
      </w:r>
    </w:p>
    <w:p w14:paraId="184432D0" w14:textId="77777777" w:rsidR="00882609" w:rsidRPr="00B55E3E" w:rsidRDefault="00882609" w:rsidP="00882609">
      <w:pPr>
        <w:pStyle w:val="PL"/>
      </w:pPr>
      <w:r w:rsidRPr="00B55E3E">
        <w:t xml:space="preserve">    mfbi-IAB-r16                            </w:t>
      </w:r>
      <w:r w:rsidRPr="00B55E3E">
        <w:rPr>
          <w:color w:val="993366"/>
        </w:rPr>
        <w:t>ENUMERATED</w:t>
      </w:r>
      <w:r w:rsidRPr="00B55E3E">
        <w:t xml:space="preserve"> {supported}                  </w:t>
      </w:r>
      <w:r w:rsidRPr="00B55E3E">
        <w:rPr>
          <w:color w:val="993366"/>
        </w:rPr>
        <w:t>OPTIONAL</w:t>
      </w:r>
      <w:r w:rsidRPr="00B55E3E">
        <w:t>,</w:t>
      </w:r>
    </w:p>
    <w:p w14:paraId="0B5E01DA" w14:textId="77777777" w:rsidR="00882609" w:rsidRPr="00B55E3E" w:rsidRDefault="00882609" w:rsidP="00882609">
      <w:pPr>
        <w:pStyle w:val="PL"/>
      </w:pPr>
      <w:r w:rsidRPr="00B55E3E">
        <w:t xml:space="preserve">    dummy                                   </w:t>
      </w:r>
      <w:r w:rsidRPr="00B55E3E">
        <w:rPr>
          <w:color w:val="993366"/>
        </w:rPr>
        <w:t>ENUMERATED</w:t>
      </w:r>
      <w:r w:rsidRPr="00B55E3E">
        <w:t xml:space="preserve"> {supported}                  </w:t>
      </w:r>
      <w:r w:rsidRPr="00B55E3E">
        <w:rPr>
          <w:color w:val="993366"/>
        </w:rPr>
        <w:t>OPTIONAL</w:t>
      </w:r>
      <w:r w:rsidRPr="00B55E3E">
        <w:t>,</w:t>
      </w:r>
    </w:p>
    <w:p w14:paraId="3079AE39" w14:textId="77777777" w:rsidR="00882609" w:rsidRPr="00B55E3E" w:rsidRDefault="00882609" w:rsidP="00882609">
      <w:pPr>
        <w:pStyle w:val="PL"/>
      </w:pPr>
      <w:r w:rsidRPr="00B55E3E">
        <w:t xml:space="preserve">    nr-CGI-Reporting-NPN-r16                </w:t>
      </w:r>
      <w:r w:rsidRPr="00B55E3E">
        <w:rPr>
          <w:color w:val="993366"/>
        </w:rPr>
        <w:t>ENUMERATED</w:t>
      </w:r>
      <w:r w:rsidRPr="00B55E3E">
        <w:t xml:space="preserve"> {supported}                  </w:t>
      </w:r>
      <w:r w:rsidRPr="00B55E3E">
        <w:rPr>
          <w:color w:val="993366"/>
        </w:rPr>
        <w:t>OPTIONAL</w:t>
      </w:r>
      <w:r w:rsidRPr="00B55E3E">
        <w:t>,</w:t>
      </w:r>
    </w:p>
    <w:p w14:paraId="471D8E5F" w14:textId="77777777" w:rsidR="00882609" w:rsidRPr="00B55E3E" w:rsidRDefault="00882609" w:rsidP="00882609">
      <w:pPr>
        <w:pStyle w:val="PL"/>
      </w:pPr>
      <w:r w:rsidRPr="00B55E3E">
        <w:t xml:space="preserve">    idleInactiveEUTRA-MeasReport-r16        </w:t>
      </w:r>
      <w:r w:rsidRPr="00B55E3E">
        <w:rPr>
          <w:color w:val="993366"/>
        </w:rPr>
        <w:t>ENUMERATED</w:t>
      </w:r>
      <w:r w:rsidRPr="00B55E3E">
        <w:t xml:space="preserve"> {supported}                  </w:t>
      </w:r>
      <w:r w:rsidRPr="00B55E3E">
        <w:rPr>
          <w:color w:val="993366"/>
        </w:rPr>
        <w:t>OPTIONAL</w:t>
      </w:r>
      <w:r w:rsidRPr="00B55E3E">
        <w:t>,</w:t>
      </w:r>
    </w:p>
    <w:p w14:paraId="53EBA38C" w14:textId="77777777" w:rsidR="00882609" w:rsidRPr="00B55E3E" w:rsidRDefault="00882609" w:rsidP="00882609">
      <w:pPr>
        <w:pStyle w:val="PL"/>
      </w:pPr>
      <w:r w:rsidRPr="00B55E3E">
        <w:t xml:space="preserve">    idleInactive-ValidityArea-r16           </w:t>
      </w:r>
      <w:r w:rsidRPr="00B55E3E">
        <w:rPr>
          <w:color w:val="993366"/>
        </w:rPr>
        <w:t>ENUMERATED</w:t>
      </w:r>
      <w:r w:rsidRPr="00B55E3E">
        <w:t xml:space="preserve"> {supported}                  </w:t>
      </w:r>
      <w:r w:rsidRPr="00B55E3E">
        <w:rPr>
          <w:color w:val="993366"/>
        </w:rPr>
        <w:t>OPTIONAL</w:t>
      </w:r>
      <w:r w:rsidRPr="00B55E3E">
        <w:t>,</w:t>
      </w:r>
    </w:p>
    <w:p w14:paraId="11EE0987" w14:textId="77777777" w:rsidR="00882609" w:rsidRPr="00B55E3E" w:rsidRDefault="00882609" w:rsidP="00882609">
      <w:pPr>
        <w:pStyle w:val="PL"/>
      </w:pPr>
      <w:r w:rsidRPr="00B55E3E">
        <w:t xml:space="preserve">    eutra-AutonomousGaps-r16                </w:t>
      </w:r>
      <w:r w:rsidRPr="00B55E3E">
        <w:rPr>
          <w:color w:val="993366"/>
        </w:rPr>
        <w:t>ENUMERATED</w:t>
      </w:r>
      <w:r w:rsidRPr="00B55E3E">
        <w:t xml:space="preserve"> {supported}                  </w:t>
      </w:r>
      <w:r w:rsidRPr="00B55E3E">
        <w:rPr>
          <w:color w:val="993366"/>
        </w:rPr>
        <w:t>OPTIONAL</w:t>
      </w:r>
      <w:r w:rsidRPr="00B55E3E">
        <w:t>,</w:t>
      </w:r>
    </w:p>
    <w:p w14:paraId="73F04772" w14:textId="77777777" w:rsidR="00882609" w:rsidRPr="00B55E3E" w:rsidRDefault="00882609" w:rsidP="00882609">
      <w:pPr>
        <w:pStyle w:val="PL"/>
      </w:pPr>
      <w:r w:rsidRPr="00B55E3E">
        <w:t xml:space="preserve">    eutra-AutonomousGaps-NEDC-r16           </w:t>
      </w:r>
      <w:r w:rsidRPr="00B55E3E">
        <w:rPr>
          <w:color w:val="993366"/>
        </w:rPr>
        <w:t>ENUMERATED</w:t>
      </w:r>
      <w:r w:rsidRPr="00B55E3E">
        <w:t xml:space="preserve"> {supported}                  </w:t>
      </w:r>
      <w:r w:rsidRPr="00B55E3E">
        <w:rPr>
          <w:color w:val="993366"/>
        </w:rPr>
        <w:t>OPTIONAL</w:t>
      </w:r>
      <w:r w:rsidRPr="00B55E3E">
        <w:t>,</w:t>
      </w:r>
    </w:p>
    <w:p w14:paraId="63F1E496" w14:textId="77777777" w:rsidR="00882609" w:rsidRPr="00B55E3E" w:rsidRDefault="00882609" w:rsidP="00882609">
      <w:pPr>
        <w:pStyle w:val="PL"/>
      </w:pPr>
      <w:r w:rsidRPr="00B55E3E">
        <w:t xml:space="preserve">    eutra-AutonomousGaps-NRDC-r16           </w:t>
      </w:r>
      <w:r w:rsidRPr="00B55E3E">
        <w:rPr>
          <w:color w:val="993366"/>
        </w:rPr>
        <w:t>ENUMERATED</w:t>
      </w:r>
      <w:r w:rsidRPr="00B55E3E">
        <w:t xml:space="preserve"> {supported}                  </w:t>
      </w:r>
      <w:r w:rsidRPr="00B55E3E">
        <w:rPr>
          <w:color w:val="993366"/>
        </w:rPr>
        <w:t>OPTIONAL</w:t>
      </w:r>
      <w:r w:rsidRPr="00B55E3E">
        <w:t>,</w:t>
      </w:r>
    </w:p>
    <w:p w14:paraId="51DB3837" w14:textId="77777777" w:rsidR="00882609" w:rsidRPr="00B55E3E" w:rsidRDefault="00882609" w:rsidP="00882609">
      <w:pPr>
        <w:pStyle w:val="PL"/>
      </w:pPr>
      <w:r w:rsidRPr="00B55E3E">
        <w:t xml:space="preserve">    pcellT312-r16                           </w:t>
      </w:r>
      <w:r w:rsidRPr="00B55E3E">
        <w:rPr>
          <w:color w:val="993366"/>
        </w:rPr>
        <w:t>ENUMERATED</w:t>
      </w:r>
      <w:r w:rsidRPr="00B55E3E">
        <w:t xml:space="preserve"> {supported}                  </w:t>
      </w:r>
      <w:r w:rsidRPr="00B55E3E">
        <w:rPr>
          <w:color w:val="993366"/>
        </w:rPr>
        <w:t>OPTIONAL</w:t>
      </w:r>
      <w:r w:rsidRPr="00B55E3E">
        <w:t>,</w:t>
      </w:r>
    </w:p>
    <w:p w14:paraId="62087B22" w14:textId="77777777" w:rsidR="00882609" w:rsidRPr="00B55E3E" w:rsidRDefault="00882609" w:rsidP="00882609">
      <w:pPr>
        <w:pStyle w:val="PL"/>
      </w:pPr>
      <w:r w:rsidRPr="00B55E3E">
        <w:t xml:space="preserve">    supportedGapPattern-r16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(2))                   </w:t>
      </w:r>
      <w:r w:rsidRPr="00B55E3E">
        <w:rPr>
          <w:color w:val="993366"/>
        </w:rPr>
        <w:t>OPTIONAL</w:t>
      </w:r>
    </w:p>
    <w:p w14:paraId="7A68A96E" w14:textId="77777777" w:rsidR="00882609" w:rsidRPr="00B55E3E" w:rsidRDefault="00882609" w:rsidP="00882609">
      <w:pPr>
        <w:pStyle w:val="PL"/>
      </w:pPr>
      <w:r w:rsidRPr="00B55E3E">
        <w:t xml:space="preserve">    ]],</w:t>
      </w:r>
    </w:p>
    <w:p w14:paraId="1C38D840" w14:textId="77777777" w:rsidR="00882609" w:rsidRPr="00B55E3E" w:rsidRDefault="00882609" w:rsidP="00882609">
      <w:pPr>
        <w:pStyle w:val="PL"/>
      </w:pPr>
      <w:r w:rsidRPr="00B55E3E">
        <w:t xml:space="preserve">    [[</w:t>
      </w:r>
    </w:p>
    <w:p w14:paraId="4BCCC952" w14:textId="77777777" w:rsidR="00882609" w:rsidRPr="00B55E3E" w:rsidRDefault="00882609" w:rsidP="00882609">
      <w:pPr>
        <w:pStyle w:val="PL"/>
        <w:rPr>
          <w:color w:val="808080"/>
        </w:rPr>
      </w:pPr>
      <w:r w:rsidRPr="00B55E3E">
        <w:t xml:space="preserve">    </w:t>
      </w:r>
      <w:r w:rsidRPr="00B55E3E">
        <w:rPr>
          <w:color w:val="808080"/>
        </w:rPr>
        <w:t>-- R4 19-2 Concurrent measurement gaps</w:t>
      </w:r>
    </w:p>
    <w:p w14:paraId="0A541FDD" w14:textId="77777777" w:rsidR="00882609" w:rsidRPr="00B55E3E" w:rsidRDefault="00882609" w:rsidP="00882609">
      <w:pPr>
        <w:pStyle w:val="PL"/>
      </w:pPr>
      <w:r w:rsidRPr="00B55E3E">
        <w:t xml:space="preserve">    concurrentMeasGap-r17                   </w:t>
      </w:r>
      <w:r w:rsidRPr="00B55E3E">
        <w:rPr>
          <w:color w:val="993366"/>
        </w:rPr>
        <w:t>CHOICE</w:t>
      </w:r>
      <w:r w:rsidRPr="00B55E3E">
        <w:t xml:space="preserve"> {</w:t>
      </w:r>
    </w:p>
    <w:p w14:paraId="5857294A" w14:textId="77777777" w:rsidR="00882609" w:rsidRPr="00B55E3E" w:rsidRDefault="00882609" w:rsidP="00882609">
      <w:pPr>
        <w:pStyle w:val="PL"/>
      </w:pPr>
      <w:r w:rsidRPr="00B55E3E">
        <w:t xml:space="preserve">        concurrentPerUE-OnlyMeasGap-r17         </w:t>
      </w:r>
      <w:r w:rsidRPr="00B55E3E">
        <w:rPr>
          <w:color w:val="993366"/>
        </w:rPr>
        <w:t>ENUMERATED</w:t>
      </w:r>
      <w:r w:rsidRPr="00B55E3E">
        <w:t xml:space="preserve"> {supported},</w:t>
      </w:r>
    </w:p>
    <w:p w14:paraId="22D7EB14" w14:textId="77777777" w:rsidR="00882609" w:rsidRPr="00B55E3E" w:rsidRDefault="00882609" w:rsidP="00882609">
      <w:pPr>
        <w:pStyle w:val="PL"/>
      </w:pPr>
      <w:r w:rsidRPr="00B55E3E">
        <w:t xml:space="preserve">        concurrentPerUE-PerFRCombMeasGap-r17    </w:t>
      </w:r>
      <w:r w:rsidRPr="00B55E3E">
        <w:rPr>
          <w:color w:val="993366"/>
        </w:rPr>
        <w:t>ENUMERATED</w:t>
      </w:r>
      <w:r w:rsidRPr="00B55E3E">
        <w:t xml:space="preserve"> {supported}</w:t>
      </w:r>
    </w:p>
    <w:p w14:paraId="50622705" w14:textId="77777777" w:rsidR="00882609" w:rsidRPr="00B55E3E" w:rsidRDefault="00882609" w:rsidP="00882609">
      <w:pPr>
        <w:pStyle w:val="PL"/>
      </w:pPr>
      <w:r w:rsidRPr="00B55E3E">
        <w:t xml:space="preserve">    }                                                                               </w:t>
      </w:r>
      <w:r w:rsidRPr="00B55E3E">
        <w:rPr>
          <w:color w:val="993366"/>
        </w:rPr>
        <w:t>OPTIONAL</w:t>
      </w:r>
      <w:r w:rsidRPr="00B55E3E">
        <w:t>,</w:t>
      </w:r>
    </w:p>
    <w:p w14:paraId="607FD2F7" w14:textId="77777777" w:rsidR="00882609" w:rsidRPr="00B55E3E" w:rsidRDefault="00882609" w:rsidP="00882609">
      <w:pPr>
        <w:pStyle w:val="PL"/>
        <w:rPr>
          <w:color w:val="808080"/>
        </w:rPr>
      </w:pPr>
      <w:r w:rsidRPr="00B55E3E">
        <w:t xml:space="preserve">    </w:t>
      </w:r>
      <w:r w:rsidRPr="00B55E3E">
        <w:rPr>
          <w:color w:val="808080"/>
        </w:rPr>
        <w:t>-- R4 19-1 Network controlled small gap (NCSG)</w:t>
      </w:r>
    </w:p>
    <w:p w14:paraId="22CD3A01" w14:textId="77777777" w:rsidR="00882609" w:rsidRPr="00B55E3E" w:rsidRDefault="00882609" w:rsidP="00882609">
      <w:pPr>
        <w:pStyle w:val="PL"/>
      </w:pPr>
      <w:r w:rsidRPr="00B55E3E">
        <w:t xml:space="preserve">    nr-NeedForGapNCSG-Reporting-r17         </w:t>
      </w:r>
      <w:r w:rsidRPr="00B55E3E">
        <w:rPr>
          <w:color w:val="993366"/>
        </w:rPr>
        <w:t>ENUMERATED</w:t>
      </w:r>
      <w:r w:rsidRPr="00B55E3E">
        <w:t xml:space="preserve"> {supported}                  </w:t>
      </w:r>
      <w:r w:rsidRPr="00B55E3E">
        <w:rPr>
          <w:color w:val="993366"/>
        </w:rPr>
        <w:t>OPTIONAL</w:t>
      </w:r>
      <w:r w:rsidRPr="00B55E3E">
        <w:t>,</w:t>
      </w:r>
    </w:p>
    <w:p w14:paraId="3636FDE6" w14:textId="77777777" w:rsidR="00882609" w:rsidRPr="00B55E3E" w:rsidRDefault="00882609" w:rsidP="00882609">
      <w:pPr>
        <w:pStyle w:val="PL"/>
      </w:pPr>
      <w:r w:rsidRPr="00B55E3E">
        <w:t xml:space="preserve">    eutra-NeedForGapNCSG-Reporting-r17      </w:t>
      </w:r>
      <w:r w:rsidRPr="00B55E3E">
        <w:rPr>
          <w:color w:val="993366"/>
        </w:rPr>
        <w:t>ENUMERATED</w:t>
      </w:r>
      <w:r w:rsidRPr="00B55E3E">
        <w:t xml:space="preserve"> {supported}                  </w:t>
      </w:r>
      <w:r w:rsidRPr="00B55E3E">
        <w:rPr>
          <w:color w:val="993366"/>
        </w:rPr>
        <w:t>OPTIONAL</w:t>
      </w:r>
      <w:r w:rsidRPr="00B55E3E">
        <w:t>,</w:t>
      </w:r>
    </w:p>
    <w:p w14:paraId="76B7299B" w14:textId="77777777" w:rsidR="00882609" w:rsidRPr="00B55E3E" w:rsidRDefault="00882609" w:rsidP="00882609">
      <w:pPr>
        <w:pStyle w:val="PL"/>
        <w:rPr>
          <w:color w:val="808080"/>
        </w:rPr>
      </w:pPr>
      <w:r w:rsidRPr="00B55E3E">
        <w:t xml:space="preserve">    </w:t>
      </w:r>
      <w:r w:rsidRPr="00B55E3E">
        <w:rPr>
          <w:color w:val="808080"/>
        </w:rPr>
        <w:t>-- R4 19-1-1 per FR Network controlled small gap (NCSG)</w:t>
      </w:r>
    </w:p>
    <w:p w14:paraId="6BC42354" w14:textId="77777777" w:rsidR="00882609" w:rsidRPr="00B55E3E" w:rsidRDefault="00882609" w:rsidP="00882609">
      <w:pPr>
        <w:pStyle w:val="PL"/>
      </w:pPr>
      <w:r w:rsidRPr="00B55E3E">
        <w:t xml:space="preserve">    ncsg-MeasGapPerFR-r17                   </w:t>
      </w:r>
      <w:r w:rsidRPr="00B55E3E">
        <w:rPr>
          <w:color w:val="993366"/>
        </w:rPr>
        <w:t>ENUMERATED</w:t>
      </w:r>
      <w:r w:rsidRPr="00B55E3E">
        <w:t xml:space="preserve"> {supported}                  </w:t>
      </w:r>
      <w:r w:rsidRPr="00B55E3E">
        <w:rPr>
          <w:color w:val="993366"/>
        </w:rPr>
        <w:t>OPTIONAL</w:t>
      </w:r>
      <w:r w:rsidRPr="00B55E3E">
        <w:t>,</w:t>
      </w:r>
    </w:p>
    <w:p w14:paraId="5E8C4FD0" w14:textId="77777777" w:rsidR="00882609" w:rsidRPr="00B55E3E" w:rsidRDefault="00882609" w:rsidP="00882609">
      <w:pPr>
        <w:pStyle w:val="PL"/>
        <w:rPr>
          <w:color w:val="808080"/>
        </w:rPr>
      </w:pPr>
      <w:r w:rsidRPr="00B55E3E">
        <w:t xml:space="preserve">    </w:t>
      </w:r>
      <w:r w:rsidRPr="00B55E3E">
        <w:rPr>
          <w:color w:val="808080"/>
        </w:rPr>
        <w:t>-- R4 19-1-2 Network controlled small gap (NCSG) supported patterns</w:t>
      </w:r>
    </w:p>
    <w:p w14:paraId="47DED9F8" w14:textId="77777777" w:rsidR="00882609" w:rsidRPr="00B55E3E" w:rsidRDefault="00882609" w:rsidP="00882609">
      <w:pPr>
        <w:pStyle w:val="PL"/>
      </w:pPr>
      <w:r w:rsidRPr="00B55E3E">
        <w:t xml:space="preserve">    ncsg-MeasGapPatterns-r17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(24))                   </w:t>
      </w:r>
      <w:r w:rsidRPr="00B55E3E">
        <w:rPr>
          <w:color w:val="993366"/>
        </w:rPr>
        <w:t>OPTIONAL</w:t>
      </w:r>
      <w:r w:rsidRPr="00B55E3E">
        <w:t>,</w:t>
      </w:r>
    </w:p>
    <w:p w14:paraId="4B5CDF27" w14:textId="77777777" w:rsidR="00882609" w:rsidRPr="00B55E3E" w:rsidRDefault="00882609" w:rsidP="00882609">
      <w:pPr>
        <w:pStyle w:val="PL"/>
        <w:rPr>
          <w:color w:val="808080"/>
        </w:rPr>
      </w:pPr>
      <w:r w:rsidRPr="00B55E3E">
        <w:t xml:space="preserve">    </w:t>
      </w:r>
      <w:r w:rsidRPr="00B55E3E">
        <w:rPr>
          <w:color w:val="808080"/>
        </w:rPr>
        <w:t>-- R4 19-1-3 Network controlled small gap (NCSG) supported NR-only patterns</w:t>
      </w:r>
    </w:p>
    <w:p w14:paraId="44E9AFC3" w14:textId="77777777" w:rsidR="00882609" w:rsidRPr="00B55E3E" w:rsidRDefault="00882609" w:rsidP="00882609">
      <w:pPr>
        <w:pStyle w:val="PL"/>
      </w:pPr>
      <w:r w:rsidRPr="00B55E3E">
        <w:t xml:space="preserve">    ncsg-MeasGapNR-Patterns-r17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(24))                   </w:t>
      </w:r>
      <w:r w:rsidRPr="00B55E3E">
        <w:rPr>
          <w:color w:val="993366"/>
        </w:rPr>
        <w:t>OPTIONAL</w:t>
      </w:r>
      <w:r w:rsidRPr="00B55E3E">
        <w:t>,</w:t>
      </w:r>
    </w:p>
    <w:p w14:paraId="5408A873" w14:textId="77777777" w:rsidR="00882609" w:rsidRPr="00B55E3E" w:rsidRDefault="00882609" w:rsidP="00882609">
      <w:pPr>
        <w:pStyle w:val="PL"/>
        <w:rPr>
          <w:color w:val="808080"/>
        </w:rPr>
      </w:pPr>
      <w:r w:rsidRPr="00B55E3E">
        <w:t xml:space="preserve">    </w:t>
      </w:r>
      <w:r w:rsidRPr="00B55E3E">
        <w:rPr>
          <w:color w:val="808080"/>
        </w:rPr>
        <w:t>-- R4 19-3-2 pre-configured measurement gap</w:t>
      </w:r>
    </w:p>
    <w:p w14:paraId="6B333118" w14:textId="77777777" w:rsidR="00882609" w:rsidRPr="00B55E3E" w:rsidRDefault="00882609" w:rsidP="00882609">
      <w:pPr>
        <w:pStyle w:val="PL"/>
      </w:pPr>
      <w:r w:rsidRPr="00B55E3E">
        <w:t xml:space="preserve">    preconfiguredUE-AutonomousMeasGap-r17   </w:t>
      </w:r>
      <w:r w:rsidRPr="00B55E3E">
        <w:rPr>
          <w:color w:val="993366"/>
        </w:rPr>
        <w:t>ENUMERATED</w:t>
      </w:r>
      <w:r w:rsidRPr="00B55E3E">
        <w:t xml:space="preserve"> {supported}                  </w:t>
      </w:r>
      <w:r w:rsidRPr="00B55E3E">
        <w:rPr>
          <w:color w:val="993366"/>
        </w:rPr>
        <w:t>OPTIONAL</w:t>
      </w:r>
      <w:r w:rsidRPr="00B55E3E">
        <w:t>,</w:t>
      </w:r>
    </w:p>
    <w:p w14:paraId="25EF6673" w14:textId="77777777" w:rsidR="00882609" w:rsidRPr="00B55E3E" w:rsidRDefault="00882609" w:rsidP="00882609">
      <w:pPr>
        <w:pStyle w:val="PL"/>
        <w:rPr>
          <w:color w:val="808080"/>
        </w:rPr>
      </w:pPr>
      <w:r w:rsidRPr="00B55E3E">
        <w:t xml:space="preserve">    </w:t>
      </w:r>
      <w:r w:rsidRPr="00B55E3E">
        <w:rPr>
          <w:color w:val="808080"/>
        </w:rPr>
        <w:t>-- R4 19-3-1 pre-configured measurement gap</w:t>
      </w:r>
    </w:p>
    <w:p w14:paraId="6C39FFA6" w14:textId="77777777" w:rsidR="00882609" w:rsidRPr="00B55E3E" w:rsidRDefault="00882609" w:rsidP="00882609">
      <w:pPr>
        <w:pStyle w:val="PL"/>
      </w:pPr>
      <w:r w:rsidRPr="00B55E3E">
        <w:t xml:space="preserve">    preconfiguredNW-ControlledMeasGap-r17   </w:t>
      </w:r>
      <w:r w:rsidRPr="00B55E3E">
        <w:rPr>
          <w:color w:val="993366"/>
        </w:rPr>
        <w:t>ENUMERATED</w:t>
      </w:r>
      <w:r w:rsidRPr="00B55E3E">
        <w:t xml:space="preserve"> {supported}                  </w:t>
      </w:r>
      <w:r w:rsidRPr="00B55E3E">
        <w:rPr>
          <w:color w:val="993366"/>
        </w:rPr>
        <w:t>OPTIONAL</w:t>
      </w:r>
      <w:r w:rsidRPr="00B55E3E">
        <w:t>,</w:t>
      </w:r>
    </w:p>
    <w:p w14:paraId="08117427" w14:textId="77777777" w:rsidR="00882609" w:rsidRPr="00B55E3E" w:rsidRDefault="00882609" w:rsidP="00882609">
      <w:pPr>
        <w:pStyle w:val="PL"/>
      </w:pPr>
      <w:r w:rsidRPr="00B55E3E">
        <w:lastRenderedPageBreak/>
        <w:t xml:space="preserve">    handoverFR1-FR2-2-r17                   </w:t>
      </w:r>
      <w:r w:rsidRPr="00B55E3E">
        <w:rPr>
          <w:color w:val="993366"/>
        </w:rPr>
        <w:t>ENUMERATED</w:t>
      </w:r>
      <w:r w:rsidRPr="00B55E3E">
        <w:t xml:space="preserve"> {supported}                  </w:t>
      </w:r>
      <w:r w:rsidRPr="00B55E3E">
        <w:rPr>
          <w:color w:val="993366"/>
        </w:rPr>
        <w:t>OPTIONAL</w:t>
      </w:r>
      <w:r w:rsidRPr="00B55E3E">
        <w:t>,</w:t>
      </w:r>
    </w:p>
    <w:p w14:paraId="20A19E90" w14:textId="77777777" w:rsidR="00882609" w:rsidRPr="00B55E3E" w:rsidRDefault="00882609" w:rsidP="00882609">
      <w:pPr>
        <w:pStyle w:val="PL"/>
      </w:pPr>
      <w:r w:rsidRPr="00B55E3E">
        <w:t xml:space="preserve">    handoverFR2-1-FR2-2-r17                 </w:t>
      </w:r>
      <w:r w:rsidRPr="00B55E3E">
        <w:rPr>
          <w:color w:val="993366"/>
        </w:rPr>
        <w:t>ENUMERATED</w:t>
      </w:r>
      <w:r w:rsidRPr="00B55E3E">
        <w:t xml:space="preserve"> {supported}                  </w:t>
      </w:r>
      <w:r w:rsidRPr="00B55E3E">
        <w:rPr>
          <w:color w:val="993366"/>
        </w:rPr>
        <w:t>OPTIONAL</w:t>
      </w:r>
      <w:r w:rsidRPr="00B55E3E">
        <w:t>,</w:t>
      </w:r>
    </w:p>
    <w:p w14:paraId="734CBC19" w14:textId="77777777" w:rsidR="00882609" w:rsidRPr="00B55E3E" w:rsidRDefault="00882609" w:rsidP="00882609">
      <w:pPr>
        <w:pStyle w:val="PL"/>
        <w:rPr>
          <w:color w:val="808080"/>
        </w:rPr>
      </w:pPr>
      <w:r w:rsidRPr="00B55E3E">
        <w:t xml:space="preserve">    </w:t>
      </w:r>
      <w:r w:rsidRPr="00B55E3E">
        <w:rPr>
          <w:color w:val="808080"/>
        </w:rPr>
        <w:t>-- RAN4 14-1: per-FR MG for PRS measurement</w:t>
      </w:r>
    </w:p>
    <w:p w14:paraId="61D8F75A" w14:textId="77777777" w:rsidR="00882609" w:rsidRPr="00B55E3E" w:rsidRDefault="00882609" w:rsidP="00882609">
      <w:pPr>
        <w:pStyle w:val="PL"/>
      </w:pPr>
      <w:r w:rsidRPr="00B55E3E">
        <w:t xml:space="preserve">    independentGapConfigPRS-r17             </w:t>
      </w:r>
      <w:r w:rsidRPr="00B55E3E">
        <w:rPr>
          <w:color w:val="993366"/>
        </w:rPr>
        <w:t>ENUMERATED</w:t>
      </w:r>
      <w:r w:rsidRPr="00B55E3E">
        <w:t xml:space="preserve"> {supported}                  </w:t>
      </w:r>
      <w:r w:rsidRPr="00B55E3E">
        <w:rPr>
          <w:color w:val="993366"/>
        </w:rPr>
        <w:t>OPTIONAL</w:t>
      </w:r>
      <w:r w:rsidRPr="00B55E3E">
        <w:t>,</w:t>
      </w:r>
    </w:p>
    <w:p w14:paraId="5B9623AA" w14:textId="77777777" w:rsidR="00882609" w:rsidRPr="00B55E3E" w:rsidRDefault="00882609" w:rsidP="00882609">
      <w:pPr>
        <w:pStyle w:val="PL"/>
      </w:pPr>
      <w:r w:rsidRPr="00B55E3E">
        <w:t xml:space="preserve">    rrm-RelaxationRRC-ConnectedRedCap-r17   </w:t>
      </w:r>
      <w:r w:rsidRPr="00B55E3E">
        <w:rPr>
          <w:color w:val="993366"/>
        </w:rPr>
        <w:t>ENUMERATED</w:t>
      </w:r>
      <w:r w:rsidRPr="00B55E3E">
        <w:t xml:space="preserve"> {supported}                  </w:t>
      </w:r>
      <w:r w:rsidRPr="00B55E3E">
        <w:rPr>
          <w:color w:val="993366"/>
        </w:rPr>
        <w:t>OPTIONAL</w:t>
      </w:r>
      <w:r w:rsidRPr="00B55E3E">
        <w:t>,</w:t>
      </w:r>
    </w:p>
    <w:p w14:paraId="29E32725" w14:textId="77777777" w:rsidR="00882609" w:rsidRPr="00B55E3E" w:rsidRDefault="00882609" w:rsidP="00882609">
      <w:pPr>
        <w:pStyle w:val="PL"/>
        <w:rPr>
          <w:color w:val="808080"/>
        </w:rPr>
      </w:pPr>
      <w:r w:rsidRPr="00B55E3E">
        <w:t xml:space="preserve">    </w:t>
      </w:r>
      <w:r w:rsidRPr="00B55E3E">
        <w:rPr>
          <w:color w:val="808080"/>
        </w:rPr>
        <w:t>-- R4 25-3: Parallel measurements with multiple measurement gaps</w:t>
      </w:r>
    </w:p>
    <w:p w14:paraId="0A618FFC" w14:textId="77777777" w:rsidR="00882609" w:rsidRPr="00B55E3E" w:rsidRDefault="00882609" w:rsidP="00882609">
      <w:pPr>
        <w:pStyle w:val="PL"/>
      </w:pPr>
      <w:r w:rsidRPr="00B55E3E">
        <w:t xml:space="preserve">    parallelMeasurementGap-r17              </w:t>
      </w:r>
      <w:r w:rsidRPr="00B55E3E">
        <w:rPr>
          <w:color w:val="993366"/>
        </w:rPr>
        <w:t>ENUMERATED</w:t>
      </w:r>
      <w:r w:rsidRPr="00B55E3E">
        <w:t xml:space="preserve"> {n2}                         </w:t>
      </w:r>
      <w:r w:rsidRPr="00B55E3E">
        <w:rPr>
          <w:color w:val="993366"/>
        </w:rPr>
        <w:t>OPTIONAL</w:t>
      </w:r>
      <w:r w:rsidRPr="00B55E3E">
        <w:t>,</w:t>
      </w:r>
    </w:p>
    <w:p w14:paraId="5BDD6C58" w14:textId="77777777" w:rsidR="00882609" w:rsidRPr="00B55E3E" w:rsidRDefault="00882609" w:rsidP="00882609">
      <w:pPr>
        <w:pStyle w:val="PL"/>
      </w:pPr>
      <w:r w:rsidRPr="00B55E3E">
        <w:t xml:space="preserve">    condHandoverWithSCG-NRDC-r17            </w:t>
      </w:r>
      <w:r w:rsidRPr="00B55E3E">
        <w:rPr>
          <w:color w:val="993366"/>
        </w:rPr>
        <w:t>ENUMERATED</w:t>
      </w:r>
      <w:r w:rsidRPr="00B55E3E">
        <w:t xml:space="preserve"> {supported}                  </w:t>
      </w:r>
      <w:r w:rsidRPr="00B55E3E">
        <w:rPr>
          <w:color w:val="993366"/>
        </w:rPr>
        <w:t>OPTIONAL</w:t>
      </w:r>
      <w:r w:rsidRPr="00B55E3E">
        <w:t>,</w:t>
      </w:r>
    </w:p>
    <w:p w14:paraId="589255D7" w14:textId="77777777" w:rsidR="00882609" w:rsidRPr="00B55E3E" w:rsidRDefault="00882609" w:rsidP="00882609">
      <w:pPr>
        <w:pStyle w:val="PL"/>
      </w:pPr>
      <w:r w:rsidRPr="00B55E3E">
        <w:t xml:space="preserve">    gNB-ID-LengthReporting-r17              </w:t>
      </w:r>
      <w:r w:rsidRPr="00B55E3E">
        <w:rPr>
          <w:color w:val="993366"/>
        </w:rPr>
        <w:t>ENUMERATED</w:t>
      </w:r>
      <w:r w:rsidRPr="00B55E3E">
        <w:t xml:space="preserve"> {supported}                  </w:t>
      </w:r>
      <w:r w:rsidRPr="00B55E3E">
        <w:rPr>
          <w:color w:val="993366"/>
        </w:rPr>
        <w:t>OPTIONAL</w:t>
      </w:r>
      <w:r w:rsidRPr="00B55E3E">
        <w:t>,</w:t>
      </w:r>
    </w:p>
    <w:p w14:paraId="00F40C33" w14:textId="77777777" w:rsidR="00882609" w:rsidRPr="00B55E3E" w:rsidRDefault="00882609" w:rsidP="00882609">
      <w:pPr>
        <w:pStyle w:val="PL"/>
      </w:pPr>
      <w:r w:rsidRPr="00B55E3E">
        <w:t xml:space="preserve">    gNB-ID-LengthReporting-ENDC-r17         </w:t>
      </w:r>
      <w:r w:rsidRPr="00B55E3E">
        <w:rPr>
          <w:color w:val="993366"/>
        </w:rPr>
        <w:t>ENUMERATED</w:t>
      </w:r>
      <w:r w:rsidRPr="00B55E3E">
        <w:t xml:space="preserve"> {supported}                  </w:t>
      </w:r>
      <w:r w:rsidRPr="00B55E3E">
        <w:rPr>
          <w:color w:val="993366"/>
        </w:rPr>
        <w:t>OPTIONAL</w:t>
      </w:r>
      <w:r w:rsidRPr="00B55E3E">
        <w:t>,</w:t>
      </w:r>
    </w:p>
    <w:p w14:paraId="2D84B401" w14:textId="77777777" w:rsidR="00882609" w:rsidRPr="00B55E3E" w:rsidRDefault="00882609" w:rsidP="00882609">
      <w:pPr>
        <w:pStyle w:val="PL"/>
      </w:pPr>
      <w:r w:rsidRPr="00B55E3E">
        <w:t xml:space="preserve">    gNB-ID-LengthReporting-NEDC-r17         </w:t>
      </w:r>
      <w:r w:rsidRPr="00B55E3E">
        <w:rPr>
          <w:color w:val="993366"/>
        </w:rPr>
        <w:t>ENUMERATED</w:t>
      </w:r>
      <w:r w:rsidRPr="00B55E3E">
        <w:t xml:space="preserve"> {supported}                  </w:t>
      </w:r>
      <w:r w:rsidRPr="00B55E3E">
        <w:rPr>
          <w:color w:val="993366"/>
        </w:rPr>
        <w:t>OPTIONAL</w:t>
      </w:r>
      <w:r w:rsidRPr="00B55E3E">
        <w:t>,</w:t>
      </w:r>
    </w:p>
    <w:p w14:paraId="56FA5C09" w14:textId="77777777" w:rsidR="00882609" w:rsidRPr="00B55E3E" w:rsidRDefault="00882609" w:rsidP="00882609">
      <w:pPr>
        <w:pStyle w:val="PL"/>
      </w:pPr>
      <w:r w:rsidRPr="00B55E3E">
        <w:t xml:space="preserve">    gNB-ID-LengthReporting-NRDC-r17         </w:t>
      </w:r>
      <w:r w:rsidRPr="00B55E3E">
        <w:rPr>
          <w:color w:val="993366"/>
        </w:rPr>
        <w:t>ENUMERATED</w:t>
      </w:r>
      <w:r w:rsidRPr="00B55E3E">
        <w:t xml:space="preserve"> {supported}                  </w:t>
      </w:r>
      <w:r w:rsidRPr="00B55E3E">
        <w:rPr>
          <w:color w:val="993366"/>
        </w:rPr>
        <w:t>OPTIONAL</w:t>
      </w:r>
      <w:r w:rsidRPr="00B55E3E">
        <w:t>,</w:t>
      </w:r>
    </w:p>
    <w:p w14:paraId="5DA9AA29" w14:textId="77777777" w:rsidR="00882609" w:rsidRPr="00B55E3E" w:rsidRDefault="00882609" w:rsidP="00882609">
      <w:pPr>
        <w:pStyle w:val="PL"/>
      </w:pPr>
      <w:r w:rsidRPr="00B55E3E">
        <w:t xml:space="preserve">    gNB-ID-LengthReporting-NPN-r17          </w:t>
      </w:r>
      <w:r w:rsidRPr="00B55E3E">
        <w:rPr>
          <w:color w:val="993366"/>
        </w:rPr>
        <w:t>ENUMERATED</w:t>
      </w:r>
      <w:r w:rsidRPr="00B55E3E">
        <w:t xml:space="preserve"> {supported}                  </w:t>
      </w:r>
      <w:r w:rsidRPr="00B55E3E">
        <w:rPr>
          <w:color w:val="993366"/>
        </w:rPr>
        <w:t>OPTIONAL</w:t>
      </w:r>
    </w:p>
    <w:p w14:paraId="50F1C3CE" w14:textId="77777777" w:rsidR="00882609" w:rsidRPr="00B55E3E" w:rsidRDefault="00882609" w:rsidP="00882609">
      <w:pPr>
        <w:pStyle w:val="PL"/>
      </w:pPr>
      <w:r w:rsidRPr="00B55E3E">
        <w:t xml:space="preserve">    ]],</w:t>
      </w:r>
    </w:p>
    <w:p w14:paraId="65F198AA" w14:textId="77777777" w:rsidR="00882609" w:rsidRPr="00B55E3E" w:rsidRDefault="00882609" w:rsidP="00882609">
      <w:pPr>
        <w:pStyle w:val="PL"/>
      </w:pPr>
      <w:r w:rsidRPr="00B55E3E">
        <w:t xml:space="preserve">    [[</w:t>
      </w:r>
    </w:p>
    <w:p w14:paraId="007AA201" w14:textId="77777777" w:rsidR="00882609" w:rsidRPr="00B55E3E" w:rsidRDefault="00882609" w:rsidP="00882609">
      <w:pPr>
        <w:pStyle w:val="PL"/>
        <w:rPr>
          <w:color w:val="808080"/>
        </w:rPr>
      </w:pPr>
      <w:r w:rsidRPr="00B55E3E">
        <w:t xml:space="preserve">    </w:t>
      </w:r>
      <w:r w:rsidRPr="00B55E3E">
        <w:rPr>
          <w:color w:val="808080"/>
        </w:rPr>
        <w:t>-- R4 25-1: Parallel measurements on multiple SMTC-s for a single frequency carrier</w:t>
      </w:r>
    </w:p>
    <w:p w14:paraId="7BA5B795" w14:textId="77777777" w:rsidR="00882609" w:rsidRPr="00B55E3E" w:rsidRDefault="00882609" w:rsidP="00882609">
      <w:pPr>
        <w:pStyle w:val="PL"/>
      </w:pPr>
      <w:r w:rsidRPr="00B55E3E">
        <w:t xml:space="preserve">    parallelSMTC-r17                        </w:t>
      </w:r>
      <w:r w:rsidRPr="00B55E3E">
        <w:rPr>
          <w:color w:val="993366"/>
        </w:rPr>
        <w:t>ENUMERATED</w:t>
      </w:r>
      <w:r w:rsidRPr="00B55E3E">
        <w:t xml:space="preserve"> {n4}                         </w:t>
      </w:r>
      <w:r w:rsidRPr="00B55E3E">
        <w:rPr>
          <w:color w:val="993366"/>
        </w:rPr>
        <w:t>OPTIONAL</w:t>
      </w:r>
      <w:r w:rsidRPr="00B55E3E">
        <w:t>,</w:t>
      </w:r>
    </w:p>
    <w:p w14:paraId="1F80CA51" w14:textId="77777777" w:rsidR="00882609" w:rsidRPr="00B55E3E" w:rsidRDefault="00882609" w:rsidP="00882609">
      <w:pPr>
        <w:pStyle w:val="PL"/>
        <w:rPr>
          <w:color w:val="808080"/>
        </w:rPr>
      </w:pPr>
      <w:r w:rsidRPr="00B55E3E">
        <w:t xml:space="preserve">    </w:t>
      </w:r>
      <w:r w:rsidRPr="00B55E3E">
        <w:rPr>
          <w:color w:val="808080"/>
        </w:rPr>
        <w:t>-- R4 19-2-1 Concurrent measurement gaps for EUTRA</w:t>
      </w:r>
    </w:p>
    <w:p w14:paraId="2ADE35C2" w14:textId="77777777" w:rsidR="00882609" w:rsidRPr="00B55E3E" w:rsidRDefault="00882609" w:rsidP="00882609">
      <w:pPr>
        <w:pStyle w:val="PL"/>
      </w:pPr>
      <w:r w:rsidRPr="00B55E3E">
        <w:t xml:space="preserve">    concurrentMeasGapEUTRA-r17              </w:t>
      </w:r>
      <w:r w:rsidRPr="00B55E3E">
        <w:rPr>
          <w:color w:val="993366"/>
        </w:rPr>
        <w:t>ENUMERATED</w:t>
      </w:r>
      <w:r w:rsidRPr="00B55E3E">
        <w:t xml:space="preserve"> {supported}                  </w:t>
      </w:r>
      <w:r w:rsidRPr="00B55E3E">
        <w:rPr>
          <w:color w:val="993366"/>
        </w:rPr>
        <w:t>OPTIONAL</w:t>
      </w:r>
      <w:r w:rsidRPr="00B55E3E">
        <w:t>,</w:t>
      </w:r>
    </w:p>
    <w:p w14:paraId="29C10D06" w14:textId="77777777" w:rsidR="00882609" w:rsidRPr="00B55E3E" w:rsidRDefault="00882609" w:rsidP="00882609">
      <w:pPr>
        <w:pStyle w:val="PL"/>
      </w:pPr>
      <w:r w:rsidRPr="00B55E3E">
        <w:t xml:space="preserve">    serviceLinkPropDelayDiffReporting-r17   </w:t>
      </w:r>
      <w:r w:rsidRPr="00B55E3E">
        <w:rPr>
          <w:color w:val="993366"/>
        </w:rPr>
        <w:t>ENUMERATED</w:t>
      </w:r>
      <w:r w:rsidRPr="00B55E3E">
        <w:t xml:space="preserve"> {supported}                  </w:t>
      </w:r>
      <w:r w:rsidRPr="00B55E3E">
        <w:rPr>
          <w:color w:val="993366"/>
        </w:rPr>
        <w:t>OPTIONAL</w:t>
      </w:r>
      <w:r w:rsidRPr="00B55E3E">
        <w:t>,</w:t>
      </w:r>
    </w:p>
    <w:p w14:paraId="6E1D65D6" w14:textId="77777777" w:rsidR="00882609" w:rsidRPr="00B55E3E" w:rsidRDefault="00882609" w:rsidP="00882609">
      <w:pPr>
        <w:pStyle w:val="PL"/>
        <w:rPr>
          <w:color w:val="808080"/>
        </w:rPr>
      </w:pPr>
      <w:r w:rsidRPr="00B55E3E">
        <w:t xml:space="preserve">    </w:t>
      </w:r>
      <w:r w:rsidRPr="00B55E3E">
        <w:rPr>
          <w:color w:val="808080"/>
        </w:rPr>
        <w:t xml:space="preserve">-- R4 19-1-4 Network controlled small gap (NCSG) performing measurement based on </w:t>
      </w:r>
      <w:proofErr w:type="spellStart"/>
      <w:r w:rsidRPr="00B55E3E">
        <w:rPr>
          <w:color w:val="808080"/>
        </w:rPr>
        <w:t>flagderiveSSB</w:t>
      </w:r>
      <w:proofErr w:type="spellEnd"/>
      <w:r w:rsidRPr="00B55E3E">
        <w:rPr>
          <w:color w:val="808080"/>
        </w:rPr>
        <w:t>-</w:t>
      </w:r>
      <w:proofErr w:type="spellStart"/>
      <w:r w:rsidRPr="00B55E3E">
        <w:rPr>
          <w:color w:val="808080"/>
        </w:rPr>
        <w:t>IndexFromCell</w:t>
      </w:r>
      <w:proofErr w:type="spellEnd"/>
      <w:r w:rsidRPr="00B55E3E">
        <w:rPr>
          <w:color w:val="808080"/>
        </w:rPr>
        <w:t>-inter</w:t>
      </w:r>
    </w:p>
    <w:p w14:paraId="78D8A798" w14:textId="77777777" w:rsidR="00882609" w:rsidRPr="00B55E3E" w:rsidRDefault="00882609" w:rsidP="00882609">
      <w:pPr>
        <w:pStyle w:val="PL"/>
      </w:pPr>
      <w:r w:rsidRPr="00B55E3E">
        <w:t xml:space="preserve">    ncsg-SymbolLevelScheduleRestrictionInter-r17  </w:t>
      </w:r>
      <w:r w:rsidRPr="00B55E3E">
        <w:rPr>
          <w:color w:val="993366"/>
        </w:rPr>
        <w:t>ENUMERATED</w:t>
      </w:r>
      <w:r w:rsidRPr="00B55E3E">
        <w:t xml:space="preserve"> {supported}            </w:t>
      </w:r>
      <w:r w:rsidRPr="00B55E3E">
        <w:rPr>
          <w:color w:val="993366"/>
        </w:rPr>
        <w:t>OPTIONAL</w:t>
      </w:r>
    </w:p>
    <w:p w14:paraId="0D8A989E" w14:textId="1636EE10" w:rsidR="00707D5A" w:rsidRDefault="00882609" w:rsidP="00707D5A">
      <w:pPr>
        <w:pStyle w:val="PL"/>
        <w:rPr>
          <w:ins w:id="23" w:author="Cc Alanchen (陳俊嘉)" w:date="2022-10-28T08:53:00Z"/>
        </w:rPr>
      </w:pPr>
      <w:r w:rsidRPr="00B55E3E">
        <w:t xml:space="preserve">    ]]</w:t>
      </w:r>
      <w:ins w:id="24" w:author="Cc Alanchen (陳俊嘉)" w:date="2022-10-28T08:53:00Z">
        <w:r w:rsidR="00707D5A">
          <w:t>,</w:t>
        </w:r>
      </w:ins>
    </w:p>
    <w:p w14:paraId="190D9102" w14:textId="77777777" w:rsidR="00707D5A" w:rsidRDefault="00707D5A" w:rsidP="00707D5A">
      <w:pPr>
        <w:pStyle w:val="PL"/>
        <w:rPr>
          <w:ins w:id="25" w:author="Cc Alanchen (陳俊嘉)" w:date="2022-10-28T08:53:00Z"/>
        </w:rPr>
      </w:pPr>
      <w:ins w:id="26" w:author="Cc Alanchen (陳俊嘉)" w:date="2022-10-28T08:53:00Z">
        <w:r>
          <w:tab/>
          <w:t>[[</w:t>
        </w:r>
      </w:ins>
    </w:p>
    <w:p w14:paraId="3880C8A0" w14:textId="21A81A78" w:rsidR="00707D5A" w:rsidRDefault="00707D5A" w:rsidP="00707D5A">
      <w:pPr>
        <w:pStyle w:val="PL"/>
        <w:ind w:firstLine="384"/>
        <w:rPr>
          <w:ins w:id="27" w:author="Cc Alanchen (陳俊嘉)" w:date="2022-10-28T08:53:00Z"/>
        </w:rPr>
      </w:pPr>
      <w:ins w:id="28" w:author="Cc Alanchen (陳俊嘉)" w:date="2022-10-28T08:53:00Z">
        <w:r w:rsidRPr="00AE4C0C">
          <w:t>interSatMeas-r17</w:t>
        </w:r>
        <w:r>
          <w:tab/>
        </w:r>
        <w:r>
          <w:tab/>
        </w:r>
        <w:r>
          <w:tab/>
        </w:r>
        <w:r>
          <w:tab/>
        </w:r>
        <w:r>
          <w:tab/>
        </w:r>
        <w:r>
          <w:tab/>
        </w:r>
        <w:r w:rsidRPr="00962B3F">
          <w:rPr>
            <w:color w:val="993366"/>
          </w:rPr>
          <w:t>ENUMERATED</w:t>
        </w:r>
        <w:r w:rsidRPr="00962B3F">
          <w:t xml:space="preserve"> {supported}                  </w:t>
        </w:r>
        <w:r w:rsidRPr="00962B3F">
          <w:rPr>
            <w:color w:val="993366"/>
          </w:rPr>
          <w:t>OPTIONAL</w:t>
        </w:r>
      </w:ins>
    </w:p>
    <w:p w14:paraId="3F9D863B" w14:textId="77777777" w:rsidR="00707D5A" w:rsidRDefault="00707D5A" w:rsidP="00707D5A">
      <w:pPr>
        <w:pStyle w:val="PL"/>
        <w:rPr>
          <w:ins w:id="29" w:author="Cc Alanchen (陳俊嘉)" w:date="2022-10-28T08:53:00Z"/>
        </w:rPr>
      </w:pPr>
      <w:ins w:id="30" w:author="Cc Alanchen (陳俊嘉)" w:date="2022-10-28T08:53:00Z">
        <w:r>
          <w:tab/>
          <w:t>]]</w:t>
        </w:r>
      </w:ins>
    </w:p>
    <w:p w14:paraId="2AA25EF1" w14:textId="193352B0" w:rsidR="00882609" w:rsidRPr="00B55E3E" w:rsidRDefault="00882609" w:rsidP="00882609">
      <w:pPr>
        <w:pStyle w:val="PL"/>
      </w:pPr>
      <w:r w:rsidRPr="00B55E3E">
        <w:t>}</w:t>
      </w:r>
    </w:p>
    <w:p w14:paraId="32210C9B" w14:textId="77777777" w:rsidR="00882609" w:rsidRPr="00B55E3E" w:rsidRDefault="00882609" w:rsidP="00882609">
      <w:pPr>
        <w:pStyle w:val="PL"/>
      </w:pPr>
    </w:p>
    <w:p w14:paraId="38ED73F8" w14:textId="77777777" w:rsidR="00882609" w:rsidRPr="00B55E3E" w:rsidRDefault="00882609" w:rsidP="00882609">
      <w:pPr>
        <w:pStyle w:val="PL"/>
      </w:pPr>
      <w:proofErr w:type="spellStart"/>
      <w:r w:rsidRPr="00B55E3E">
        <w:t>MeasAndMobParametersXDD</w:t>
      </w:r>
      <w:proofErr w:type="spellEnd"/>
      <w:r w:rsidRPr="00B55E3E">
        <w:t xml:space="preserve">-Diff ::=        </w:t>
      </w:r>
      <w:r w:rsidRPr="00B55E3E">
        <w:rPr>
          <w:color w:val="993366"/>
        </w:rPr>
        <w:t>SEQUENCE</w:t>
      </w:r>
      <w:r w:rsidRPr="00B55E3E">
        <w:t xml:space="preserve"> {</w:t>
      </w:r>
    </w:p>
    <w:p w14:paraId="0886CCE2" w14:textId="77777777" w:rsidR="00882609" w:rsidRPr="00B55E3E" w:rsidRDefault="00882609" w:rsidP="00882609">
      <w:pPr>
        <w:pStyle w:val="PL"/>
      </w:pPr>
      <w:r w:rsidRPr="00B55E3E">
        <w:t xml:space="preserve">    </w:t>
      </w:r>
      <w:proofErr w:type="spellStart"/>
      <w:r w:rsidRPr="00B55E3E">
        <w:t>intraAndInterF-MeasAndReport</w:t>
      </w:r>
      <w:proofErr w:type="spellEnd"/>
      <w:r w:rsidRPr="00B55E3E">
        <w:t xml:space="preserve">            </w:t>
      </w:r>
      <w:r w:rsidRPr="00B55E3E">
        <w:rPr>
          <w:color w:val="993366"/>
        </w:rPr>
        <w:t>ENUMERATED</w:t>
      </w:r>
      <w:r w:rsidRPr="00B55E3E">
        <w:t xml:space="preserve"> {supported}                  </w:t>
      </w:r>
      <w:r w:rsidRPr="00B55E3E">
        <w:rPr>
          <w:color w:val="993366"/>
        </w:rPr>
        <w:t>OPTIONAL</w:t>
      </w:r>
      <w:r w:rsidRPr="00B55E3E">
        <w:t>,</w:t>
      </w:r>
    </w:p>
    <w:p w14:paraId="366EC122" w14:textId="77777777" w:rsidR="00882609" w:rsidRPr="00B55E3E" w:rsidRDefault="00882609" w:rsidP="00882609">
      <w:pPr>
        <w:pStyle w:val="PL"/>
      </w:pPr>
      <w:r w:rsidRPr="00B55E3E">
        <w:t xml:space="preserve">    </w:t>
      </w:r>
      <w:proofErr w:type="spellStart"/>
      <w:r w:rsidRPr="00B55E3E">
        <w:t>eventA-MeasAndReport</w:t>
      </w:r>
      <w:proofErr w:type="spellEnd"/>
      <w:r w:rsidRPr="00B55E3E">
        <w:t xml:space="preserve">                    </w:t>
      </w:r>
      <w:r w:rsidRPr="00B55E3E">
        <w:rPr>
          <w:color w:val="993366"/>
        </w:rPr>
        <w:t>ENUMERATED</w:t>
      </w:r>
      <w:r w:rsidRPr="00B55E3E">
        <w:t xml:space="preserve"> {supported}                  </w:t>
      </w:r>
      <w:r w:rsidRPr="00B55E3E">
        <w:rPr>
          <w:color w:val="993366"/>
        </w:rPr>
        <w:t>OPTIONAL</w:t>
      </w:r>
      <w:r w:rsidRPr="00B55E3E">
        <w:t>,</w:t>
      </w:r>
    </w:p>
    <w:p w14:paraId="51F416AF" w14:textId="77777777" w:rsidR="00882609" w:rsidRPr="00B55E3E" w:rsidRDefault="00882609" w:rsidP="00882609">
      <w:pPr>
        <w:pStyle w:val="PL"/>
      </w:pPr>
      <w:r w:rsidRPr="00B55E3E">
        <w:t xml:space="preserve">    ...,</w:t>
      </w:r>
    </w:p>
    <w:p w14:paraId="1C170F8B" w14:textId="77777777" w:rsidR="00882609" w:rsidRPr="00B55E3E" w:rsidRDefault="00882609" w:rsidP="00882609">
      <w:pPr>
        <w:pStyle w:val="PL"/>
      </w:pPr>
      <w:r w:rsidRPr="00B55E3E">
        <w:t xml:space="preserve">    [[</w:t>
      </w:r>
    </w:p>
    <w:p w14:paraId="3BBC046A" w14:textId="77777777" w:rsidR="00882609" w:rsidRPr="00B55E3E" w:rsidRDefault="00882609" w:rsidP="00882609">
      <w:pPr>
        <w:pStyle w:val="PL"/>
      </w:pPr>
      <w:r w:rsidRPr="00B55E3E">
        <w:t xml:space="preserve">    </w:t>
      </w:r>
      <w:proofErr w:type="spellStart"/>
      <w:r w:rsidRPr="00B55E3E">
        <w:t>handoverInterF</w:t>
      </w:r>
      <w:proofErr w:type="spellEnd"/>
      <w:r w:rsidRPr="00B55E3E">
        <w:t xml:space="preserve">                          </w:t>
      </w:r>
      <w:r w:rsidRPr="00B55E3E">
        <w:rPr>
          <w:color w:val="993366"/>
        </w:rPr>
        <w:t>ENUMERATED</w:t>
      </w:r>
      <w:r w:rsidRPr="00B55E3E">
        <w:t xml:space="preserve"> {supported}                  </w:t>
      </w:r>
      <w:r w:rsidRPr="00B55E3E">
        <w:rPr>
          <w:color w:val="993366"/>
        </w:rPr>
        <w:t>OPTIONAL</w:t>
      </w:r>
      <w:r w:rsidRPr="00B55E3E">
        <w:t>,</w:t>
      </w:r>
    </w:p>
    <w:p w14:paraId="370223D6" w14:textId="77777777" w:rsidR="00882609" w:rsidRPr="00B55E3E" w:rsidRDefault="00882609" w:rsidP="00882609">
      <w:pPr>
        <w:pStyle w:val="PL"/>
      </w:pPr>
      <w:r w:rsidRPr="00B55E3E">
        <w:t xml:space="preserve">    </w:t>
      </w:r>
      <w:proofErr w:type="spellStart"/>
      <w:r w:rsidRPr="00B55E3E">
        <w:t>handoverLTE</w:t>
      </w:r>
      <w:proofErr w:type="spellEnd"/>
      <w:r w:rsidRPr="00B55E3E">
        <w:t xml:space="preserve">-EPC                         </w:t>
      </w:r>
      <w:r w:rsidRPr="00B55E3E">
        <w:rPr>
          <w:color w:val="993366"/>
        </w:rPr>
        <w:t>ENUMERATED</w:t>
      </w:r>
      <w:r w:rsidRPr="00B55E3E">
        <w:t xml:space="preserve"> {supported}                  </w:t>
      </w:r>
      <w:r w:rsidRPr="00B55E3E">
        <w:rPr>
          <w:color w:val="993366"/>
        </w:rPr>
        <w:t>OPTIONAL</w:t>
      </w:r>
      <w:r w:rsidRPr="00B55E3E">
        <w:t>,</w:t>
      </w:r>
    </w:p>
    <w:p w14:paraId="68258D99" w14:textId="77777777" w:rsidR="00882609" w:rsidRPr="00B55E3E" w:rsidRDefault="00882609" w:rsidP="00882609">
      <w:pPr>
        <w:pStyle w:val="PL"/>
      </w:pPr>
      <w:r w:rsidRPr="00B55E3E">
        <w:t xml:space="preserve">    handoverLTE-5GC                         </w:t>
      </w:r>
      <w:r w:rsidRPr="00B55E3E">
        <w:rPr>
          <w:color w:val="993366"/>
        </w:rPr>
        <w:t>ENUMERATED</w:t>
      </w:r>
      <w:r w:rsidRPr="00B55E3E">
        <w:t xml:space="preserve"> {supported}                  </w:t>
      </w:r>
      <w:r w:rsidRPr="00B55E3E">
        <w:rPr>
          <w:color w:val="993366"/>
        </w:rPr>
        <w:t>OPTIONAL</w:t>
      </w:r>
    </w:p>
    <w:p w14:paraId="03B62404" w14:textId="77777777" w:rsidR="00882609" w:rsidRPr="00B55E3E" w:rsidRDefault="00882609" w:rsidP="00882609">
      <w:pPr>
        <w:pStyle w:val="PL"/>
      </w:pPr>
      <w:r w:rsidRPr="00B55E3E">
        <w:t xml:space="preserve">    ]],</w:t>
      </w:r>
    </w:p>
    <w:p w14:paraId="7D906379" w14:textId="77777777" w:rsidR="00882609" w:rsidRPr="00B55E3E" w:rsidRDefault="00882609" w:rsidP="00882609">
      <w:pPr>
        <w:pStyle w:val="PL"/>
      </w:pPr>
      <w:r w:rsidRPr="00B55E3E">
        <w:t xml:space="preserve">    [[</w:t>
      </w:r>
    </w:p>
    <w:p w14:paraId="274517BD" w14:textId="77777777" w:rsidR="00882609" w:rsidRPr="00B55E3E" w:rsidRDefault="00882609" w:rsidP="00882609">
      <w:pPr>
        <w:pStyle w:val="PL"/>
      </w:pPr>
      <w:r w:rsidRPr="00B55E3E">
        <w:t xml:space="preserve">    </w:t>
      </w:r>
      <w:proofErr w:type="spellStart"/>
      <w:r w:rsidRPr="00B55E3E">
        <w:t>sftd</w:t>
      </w:r>
      <w:proofErr w:type="spellEnd"/>
      <w:r w:rsidRPr="00B55E3E">
        <w:t>-</w:t>
      </w:r>
      <w:proofErr w:type="spellStart"/>
      <w:r w:rsidRPr="00B55E3E">
        <w:t>MeasNR</w:t>
      </w:r>
      <w:proofErr w:type="spellEnd"/>
      <w:r w:rsidRPr="00B55E3E">
        <w:t xml:space="preserve">-Neigh                       </w:t>
      </w:r>
      <w:r w:rsidRPr="00B55E3E">
        <w:rPr>
          <w:color w:val="993366"/>
        </w:rPr>
        <w:t>ENUMERATED</w:t>
      </w:r>
      <w:r w:rsidRPr="00B55E3E">
        <w:t xml:space="preserve"> {supported}                  </w:t>
      </w:r>
      <w:r w:rsidRPr="00B55E3E">
        <w:rPr>
          <w:color w:val="993366"/>
        </w:rPr>
        <w:t>OPTIONAL</w:t>
      </w:r>
      <w:r w:rsidRPr="00B55E3E">
        <w:t>,</w:t>
      </w:r>
    </w:p>
    <w:p w14:paraId="20AC6E07" w14:textId="77777777" w:rsidR="00882609" w:rsidRPr="00B55E3E" w:rsidRDefault="00882609" w:rsidP="00882609">
      <w:pPr>
        <w:pStyle w:val="PL"/>
      </w:pPr>
      <w:r w:rsidRPr="00B55E3E">
        <w:t xml:space="preserve">    </w:t>
      </w:r>
      <w:proofErr w:type="spellStart"/>
      <w:r w:rsidRPr="00B55E3E">
        <w:t>sftd</w:t>
      </w:r>
      <w:proofErr w:type="spellEnd"/>
      <w:r w:rsidRPr="00B55E3E">
        <w:t>-</w:t>
      </w:r>
      <w:proofErr w:type="spellStart"/>
      <w:r w:rsidRPr="00B55E3E">
        <w:t>MeasNR</w:t>
      </w:r>
      <w:proofErr w:type="spellEnd"/>
      <w:r w:rsidRPr="00B55E3E">
        <w:t xml:space="preserve">-Neigh-DRX                   </w:t>
      </w:r>
      <w:r w:rsidRPr="00B55E3E">
        <w:rPr>
          <w:color w:val="993366"/>
        </w:rPr>
        <w:t>ENUMERATED</w:t>
      </w:r>
      <w:r w:rsidRPr="00B55E3E">
        <w:t xml:space="preserve"> {supported}                  </w:t>
      </w:r>
      <w:r w:rsidRPr="00B55E3E">
        <w:rPr>
          <w:color w:val="993366"/>
        </w:rPr>
        <w:t>OPTIONAL</w:t>
      </w:r>
    </w:p>
    <w:p w14:paraId="1205B725" w14:textId="77777777" w:rsidR="00882609" w:rsidRPr="00B55E3E" w:rsidRDefault="00882609" w:rsidP="00882609">
      <w:pPr>
        <w:pStyle w:val="PL"/>
      </w:pPr>
      <w:r w:rsidRPr="00B55E3E">
        <w:t xml:space="preserve">    ]],</w:t>
      </w:r>
    </w:p>
    <w:p w14:paraId="004FCD8D" w14:textId="77777777" w:rsidR="00882609" w:rsidRPr="00B55E3E" w:rsidRDefault="00882609" w:rsidP="00882609">
      <w:pPr>
        <w:pStyle w:val="PL"/>
      </w:pPr>
      <w:r w:rsidRPr="00B55E3E">
        <w:t xml:space="preserve">    [[</w:t>
      </w:r>
    </w:p>
    <w:p w14:paraId="108D5C2A" w14:textId="77777777" w:rsidR="00882609" w:rsidRPr="00B55E3E" w:rsidRDefault="00882609" w:rsidP="00882609">
      <w:pPr>
        <w:pStyle w:val="PL"/>
      </w:pPr>
      <w:r w:rsidRPr="00B55E3E">
        <w:t xml:space="preserve">    dummy                                   </w:t>
      </w:r>
      <w:r w:rsidRPr="00B55E3E">
        <w:rPr>
          <w:color w:val="993366"/>
        </w:rPr>
        <w:t>ENUMERATED</w:t>
      </w:r>
      <w:r w:rsidRPr="00B55E3E">
        <w:t xml:space="preserve"> {supported}                  </w:t>
      </w:r>
      <w:r w:rsidRPr="00B55E3E">
        <w:rPr>
          <w:color w:val="993366"/>
        </w:rPr>
        <w:t>OPTIONAL</w:t>
      </w:r>
    </w:p>
    <w:p w14:paraId="1A1564BE" w14:textId="77777777" w:rsidR="00882609" w:rsidRPr="00B55E3E" w:rsidRDefault="00882609" w:rsidP="00882609">
      <w:pPr>
        <w:pStyle w:val="PL"/>
      </w:pPr>
      <w:r w:rsidRPr="00B55E3E">
        <w:t xml:space="preserve">    ]]</w:t>
      </w:r>
    </w:p>
    <w:p w14:paraId="41C698AF" w14:textId="77777777" w:rsidR="00882609" w:rsidRPr="00B55E3E" w:rsidRDefault="00882609" w:rsidP="00882609">
      <w:pPr>
        <w:pStyle w:val="PL"/>
      </w:pPr>
      <w:r w:rsidRPr="00B55E3E">
        <w:t>}</w:t>
      </w:r>
    </w:p>
    <w:p w14:paraId="7ADC3E6E" w14:textId="77777777" w:rsidR="00882609" w:rsidRPr="00B55E3E" w:rsidRDefault="00882609" w:rsidP="00882609">
      <w:pPr>
        <w:pStyle w:val="PL"/>
      </w:pPr>
    </w:p>
    <w:p w14:paraId="6E53F19A" w14:textId="77777777" w:rsidR="00882609" w:rsidRPr="00B55E3E" w:rsidRDefault="00882609" w:rsidP="00882609">
      <w:pPr>
        <w:pStyle w:val="PL"/>
      </w:pPr>
      <w:proofErr w:type="spellStart"/>
      <w:r w:rsidRPr="00B55E3E">
        <w:t>MeasAndMobParametersFRX</w:t>
      </w:r>
      <w:proofErr w:type="spellEnd"/>
      <w:r w:rsidRPr="00B55E3E">
        <w:t xml:space="preserve">-Diff ::=            </w:t>
      </w:r>
      <w:r w:rsidRPr="00B55E3E">
        <w:rPr>
          <w:color w:val="993366"/>
        </w:rPr>
        <w:t>SEQUENCE</w:t>
      </w:r>
      <w:r w:rsidRPr="00B55E3E">
        <w:t xml:space="preserve"> {</w:t>
      </w:r>
    </w:p>
    <w:p w14:paraId="256893AA" w14:textId="77777777" w:rsidR="00882609" w:rsidRPr="00B55E3E" w:rsidRDefault="00882609" w:rsidP="00882609">
      <w:pPr>
        <w:pStyle w:val="PL"/>
      </w:pPr>
      <w:r w:rsidRPr="00B55E3E">
        <w:t xml:space="preserve">    ss-SINR-</w:t>
      </w:r>
      <w:proofErr w:type="spellStart"/>
      <w:r w:rsidRPr="00B55E3E">
        <w:t>Meas</w:t>
      </w:r>
      <w:proofErr w:type="spellEnd"/>
      <w:r w:rsidRPr="00B55E3E">
        <w:t xml:space="preserve">                                </w:t>
      </w:r>
      <w:r w:rsidRPr="00B55E3E">
        <w:rPr>
          <w:color w:val="993366"/>
        </w:rPr>
        <w:t>ENUMERATED</w:t>
      </w:r>
      <w:r w:rsidRPr="00B55E3E">
        <w:t xml:space="preserve"> {supported}              </w:t>
      </w:r>
      <w:r w:rsidRPr="00B55E3E">
        <w:rPr>
          <w:color w:val="993366"/>
        </w:rPr>
        <w:t>OPTIONAL</w:t>
      </w:r>
      <w:r w:rsidRPr="00B55E3E">
        <w:t>,</w:t>
      </w:r>
    </w:p>
    <w:p w14:paraId="37F597D5" w14:textId="77777777" w:rsidR="00882609" w:rsidRPr="00B55E3E" w:rsidRDefault="00882609" w:rsidP="00882609">
      <w:pPr>
        <w:pStyle w:val="PL"/>
      </w:pPr>
      <w:r w:rsidRPr="00B55E3E">
        <w:t xml:space="preserve">    </w:t>
      </w:r>
      <w:proofErr w:type="spellStart"/>
      <w:r w:rsidRPr="00B55E3E">
        <w:t>csi</w:t>
      </w:r>
      <w:proofErr w:type="spellEnd"/>
      <w:r w:rsidRPr="00B55E3E">
        <w:t>-RSRP-</w:t>
      </w:r>
      <w:proofErr w:type="spellStart"/>
      <w:r w:rsidRPr="00B55E3E">
        <w:t>AndRSRQ</w:t>
      </w:r>
      <w:proofErr w:type="spellEnd"/>
      <w:r w:rsidRPr="00B55E3E">
        <w:t>-</w:t>
      </w:r>
      <w:proofErr w:type="spellStart"/>
      <w:r w:rsidRPr="00B55E3E">
        <w:t>MeasWithSSB</w:t>
      </w:r>
      <w:proofErr w:type="spellEnd"/>
      <w:r w:rsidRPr="00B55E3E">
        <w:t xml:space="preserve">                </w:t>
      </w:r>
      <w:r w:rsidRPr="00B55E3E">
        <w:rPr>
          <w:color w:val="993366"/>
        </w:rPr>
        <w:t>ENUMERATED</w:t>
      </w:r>
      <w:r w:rsidRPr="00B55E3E">
        <w:t xml:space="preserve"> {supported}              </w:t>
      </w:r>
      <w:r w:rsidRPr="00B55E3E">
        <w:rPr>
          <w:color w:val="993366"/>
        </w:rPr>
        <w:t>OPTIONAL</w:t>
      </w:r>
      <w:r w:rsidRPr="00B55E3E">
        <w:t>,</w:t>
      </w:r>
    </w:p>
    <w:p w14:paraId="63CE8D42" w14:textId="77777777" w:rsidR="00882609" w:rsidRPr="00B55E3E" w:rsidRDefault="00882609" w:rsidP="00882609">
      <w:pPr>
        <w:pStyle w:val="PL"/>
      </w:pPr>
      <w:r w:rsidRPr="00B55E3E">
        <w:t xml:space="preserve">    </w:t>
      </w:r>
      <w:proofErr w:type="spellStart"/>
      <w:r w:rsidRPr="00B55E3E">
        <w:t>csi</w:t>
      </w:r>
      <w:proofErr w:type="spellEnd"/>
      <w:r w:rsidRPr="00B55E3E">
        <w:t>-RSRP-</w:t>
      </w:r>
      <w:proofErr w:type="spellStart"/>
      <w:r w:rsidRPr="00B55E3E">
        <w:t>AndRSRQ</w:t>
      </w:r>
      <w:proofErr w:type="spellEnd"/>
      <w:r w:rsidRPr="00B55E3E">
        <w:t>-</w:t>
      </w:r>
      <w:proofErr w:type="spellStart"/>
      <w:r w:rsidRPr="00B55E3E">
        <w:t>MeasWithoutSSB</w:t>
      </w:r>
      <w:proofErr w:type="spellEnd"/>
      <w:r w:rsidRPr="00B55E3E">
        <w:t xml:space="preserve">             </w:t>
      </w:r>
      <w:r w:rsidRPr="00B55E3E">
        <w:rPr>
          <w:color w:val="993366"/>
        </w:rPr>
        <w:t>ENUMERATED</w:t>
      </w:r>
      <w:r w:rsidRPr="00B55E3E">
        <w:t xml:space="preserve"> {supported}              </w:t>
      </w:r>
      <w:r w:rsidRPr="00B55E3E">
        <w:rPr>
          <w:color w:val="993366"/>
        </w:rPr>
        <w:t>OPTIONAL</w:t>
      </w:r>
      <w:r w:rsidRPr="00B55E3E">
        <w:t>,</w:t>
      </w:r>
    </w:p>
    <w:p w14:paraId="060E16BD" w14:textId="77777777" w:rsidR="00882609" w:rsidRPr="00B55E3E" w:rsidRDefault="00882609" w:rsidP="00882609">
      <w:pPr>
        <w:pStyle w:val="PL"/>
      </w:pPr>
      <w:r w:rsidRPr="00B55E3E">
        <w:t xml:space="preserve">    </w:t>
      </w:r>
      <w:proofErr w:type="spellStart"/>
      <w:r w:rsidRPr="00B55E3E">
        <w:t>csi</w:t>
      </w:r>
      <w:proofErr w:type="spellEnd"/>
      <w:r w:rsidRPr="00B55E3E">
        <w:t>-SINR-</w:t>
      </w:r>
      <w:proofErr w:type="spellStart"/>
      <w:r w:rsidRPr="00B55E3E">
        <w:t>Meas</w:t>
      </w:r>
      <w:proofErr w:type="spellEnd"/>
      <w:r w:rsidRPr="00B55E3E">
        <w:t xml:space="preserve">                               </w:t>
      </w:r>
      <w:r w:rsidRPr="00B55E3E">
        <w:rPr>
          <w:color w:val="993366"/>
        </w:rPr>
        <w:t>ENUMERATED</w:t>
      </w:r>
      <w:r w:rsidRPr="00B55E3E">
        <w:t xml:space="preserve"> {supported}              </w:t>
      </w:r>
      <w:r w:rsidRPr="00B55E3E">
        <w:rPr>
          <w:color w:val="993366"/>
        </w:rPr>
        <w:t>OPTIONAL</w:t>
      </w:r>
      <w:r w:rsidRPr="00B55E3E">
        <w:t>,</w:t>
      </w:r>
    </w:p>
    <w:p w14:paraId="658B0A81" w14:textId="77777777" w:rsidR="00882609" w:rsidRPr="00B55E3E" w:rsidRDefault="00882609" w:rsidP="00882609">
      <w:pPr>
        <w:pStyle w:val="PL"/>
      </w:pPr>
      <w:r w:rsidRPr="00B55E3E">
        <w:lastRenderedPageBreak/>
        <w:t xml:space="preserve">    </w:t>
      </w:r>
      <w:proofErr w:type="spellStart"/>
      <w:r w:rsidRPr="00B55E3E">
        <w:t>csi</w:t>
      </w:r>
      <w:proofErr w:type="spellEnd"/>
      <w:r w:rsidRPr="00B55E3E">
        <w:t xml:space="preserve">-RS-RLM                                  </w:t>
      </w:r>
      <w:r w:rsidRPr="00B55E3E">
        <w:rPr>
          <w:color w:val="993366"/>
        </w:rPr>
        <w:t>ENUMERATED</w:t>
      </w:r>
      <w:r w:rsidRPr="00B55E3E">
        <w:t xml:space="preserve"> {supported}              </w:t>
      </w:r>
      <w:r w:rsidRPr="00B55E3E">
        <w:rPr>
          <w:color w:val="993366"/>
        </w:rPr>
        <w:t>OPTIONAL</w:t>
      </w:r>
      <w:r w:rsidRPr="00B55E3E">
        <w:t>,</w:t>
      </w:r>
    </w:p>
    <w:p w14:paraId="221ED965" w14:textId="77777777" w:rsidR="00882609" w:rsidRPr="00B55E3E" w:rsidRDefault="00882609" w:rsidP="00882609">
      <w:pPr>
        <w:pStyle w:val="PL"/>
      </w:pPr>
      <w:r w:rsidRPr="00B55E3E">
        <w:t xml:space="preserve">    ...,</w:t>
      </w:r>
    </w:p>
    <w:p w14:paraId="1486CC10" w14:textId="77777777" w:rsidR="00882609" w:rsidRPr="00B55E3E" w:rsidRDefault="00882609" w:rsidP="00882609">
      <w:pPr>
        <w:pStyle w:val="PL"/>
      </w:pPr>
      <w:r w:rsidRPr="00B55E3E">
        <w:t xml:space="preserve">    [[</w:t>
      </w:r>
    </w:p>
    <w:p w14:paraId="124F4986" w14:textId="77777777" w:rsidR="00882609" w:rsidRPr="00B55E3E" w:rsidRDefault="00882609" w:rsidP="00882609">
      <w:pPr>
        <w:pStyle w:val="PL"/>
      </w:pPr>
      <w:r w:rsidRPr="00B55E3E">
        <w:t xml:space="preserve">    </w:t>
      </w:r>
      <w:proofErr w:type="spellStart"/>
      <w:r w:rsidRPr="00B55E3E">
        <w:t>handoverInterF</w:t>
      </w:r>
      <w:proofErr w:type="spellEnd"/>
      <w:r w:rsidRPr="00B55E3E">
        <w:t xml:space="preserve">                              </w:t>
      </w:r>
      <w:r w:rsidRPr="00B55E3E">
        <w:rPr>
          <w:color w:val="993366"/>
        </w:rPr>
        <w:t>ENUMERATED</w:t>
      </w:r>
      <w:r w:rsidRPr="00B55E3E">
        <w:t xml:space="preserve"> {supported}              </w:t>
      </w:r>
      <w:r w:rsidRPr="00B55E3E">
        <w:rPr>
          <w:color w:val="993366"/>
        </w:rPr>
        <w:t>OPTIONAL</w:t>
      </w:r>
      <w:r w:rsidRPr="00B55E3E">
        <w:t>,</w:t>
      </w:r>
    </w:p>
    <w:p w14:paraId="06C446A4" w14:textId="77777777" w:rsidR="00882609" w:rsidRPr="00B55E3E" w:rsidRDefault="00882609" w:rsidP="00882609">
      <w:pPr>
        <w:pStyle w:val="PL"/>
      </w:pPr>
      <w:r w:rsidRPr="00B55E3E">
        <w:t xml:space="preserve">    </w:t>
      </w:r>
      <w:proofErr w:type="spellStart"/>
      <w:r w:rsidRPr="00B55E3E">
        <w:t>handoverLTE</w:t>
      </w:r>
      <w:proofErr w:type="spellEnd"/>
      <w:r w:rsidRPr="00B55E3E">
        <w:t xml:space="preserve">-EPC                             </w:t>
      </w:r>
      <w:r w:rsidRPr="00B55E3E">
        <w:rPr>
          <w:color w:val="993366"/>
        </w:rPr>
        <w:t>ENUMERATED</w:t>
      </w:r>
      <w:r w:rsidRPr="00B55E3E">
        <w:t xml:space="preserve"> {supported}              </w:t>
      </w:r>
      <w:r w:rsidRPr="00B55E3E">
        <w:rPr>
          <w:color w:val="993366"/>
        </w:rPr>
        <w:t>OPTIONAL</w:t>
      </w:r>
      <w:r w:rsidRPr="00B55E3E">
        <w:t>,</w:t>
      </w:r>
    </w:p>
    <w:p w14:paraId="32D6B475" w14:textId="77777777" w:rsidR="00882609" w:rsidRPr="00B55E3E" w:rsidRDefault="00882609" w:rsidP="00882609">
      <w:pPr>
        <w:pStyle w:val="PL"/>
      </w:pPr>
      <w:r w:rsidRPr="00B55E3E">
        <w:t xml:space="preserve">    handoverLTE-5GC                             </w:t>
      </w:r>
      <w:r w:rsidRPr="00B55E3E">
        <w:rPr>
          <w:color w:val="993366"/>
        </w:rPr>
        <w:t>ENUMERATED</w:t>
      </w:r>
      <w:r w:rsidRPr="00B55E3E">
        <w:t xml:space="preserve"> {supported}              </w:t>
      </w:r>
      <w:r w:rsidRPr="00B55E3E">
        <w:rPr>
          <w:color w:val="993366"/>
        </w:rPr>
        <w:t>OPTIONAL</w:t>
      </w:r>
    </w:p>
    <w:p w14:paraId="71D5ACCA" w14:textId="77777777" w:rsidR="00882609" w:rsidRPr="00B55E3E" w:rsidRDefault="00882609" w:rsidP="00882609">
      <w:pPr>
        <w:pStyle w:val="PL"/>
      </w:pPr>
      <w:r w:rsidRPr="00B55E3E">
        <w:t xml:space="preserve">    ]],</w:t>
      </w:r>
    </w:p>
    <w:p w14:paraId="2D52BBBE" w14:textId="77777777" w:rsidR="00882609" w:rsidRPr="00B55E3E" w:rsidRDefault="00882609" w:rsidP="00882609">
      <w:pPr>
        <w:pStyle w:val="PL"/>
      </w:pPr>
      <w:r w:rsidRPr="00B55E3E">
        <w:t xml:space="preserve">    [[</w:t>
      </w:r>
    </w:p>
    <w:p w14:paraId="59F93353" w14:textId="77777777" w:rsidR="00882609" w:rsidRPr="00B55E3E" w:rsidRDefault="00882609" w:rsidP="00882609">
      <w:pPr>
        <w:pStyle w:val="PL"/>
      </w:pPr>
      <w:r w:rsidRPr="00B55E3E">
        <w:t xml:space="preserve">    </w:t>
      </w:r>
      <w:proofErr w:type="spellStart"/>
      <w:r w:rsidRPr="00B55E3E">
        <w:t>maxNumberResource</w:t>
      </w:r>
      <w:proofErr w:type="spellEnd"/>
      <w:r w:rsidRPr="00B55E3E">
        <w:t xml:space="preserve">-CSI-RS-RLM                </w:t>
      </w:r>
      <w:r w:rsidRPr="00B55E3E">
        <w:rPr>
          <w:color w:val="993366"/>
        </w:rPr>
        <w:t>ENUMERATED</w:t>
      </w:r>
      <w:r w:rsidRPr="00B55E3E">
        <w:t xml:space="preserve"> {n2, n4, n6, n8}         </w:t>
      </w:r>
      <w:r w:rsidRPr="00B55E3E">
        <w:rPr>
          <w:color w:val="993366"/>
        </w:rPr>
        <w:t>OPTIONAL</w:t>
      </w:r>
    </w:p>
    <w:p w14:paraId="4832E60C" w14:textId="77777777" w:rsidR="00882609" w:rsidRPr="00B55E3E" w:rsidRDefault="00882609" w:rsidP="00882609">
      <w:pPr>
        <w:pStyle w:val="PL"/>
      </w:pPr>
      <w:r w:rsidRPr="00B55E3E">
        <w:t xml:space="preserve">    ]],</w:t>
      </w:r>
    </w:p>
    <w:p w14:paraId="63B02D9A" w14:textId="77777777" w:rsidR="00882609" w:rsidRPr="00B55E3E" w:rsidRDefault="00882609" w:rsidP="00882609">
      <w:pPr>
        <w:pStyle w:val="PL"/>
      </w:pPr>
      <w:r w:rsidRPr="00B55E3E">
        <w:t xml:space="preserve">    [[</w:t>
      </w:r>
    </w:p>
    <w:p w14:paraId="78D26594" w14:textId="77777777" w:rsidR="00882609" w:rsidRPr="00B55E3E" w:rsidRDefault="00882609" w:rsidP="00882609">
      <w:pPr>
        <w:pStyle w:val="PL"/>
      </w:pPr>
      <w:r w:rsidRPr="00B55E3E">
        <w:t xml:space="preserve">    </w:t>
      </w:r>
      <w:proofErr w:type="spellStart"/>
      <w:r w:rsidRPr="00B55E3E">
        <w:t>simultaneousRxDataSSB-DiffNumerology</w:t>
      </w:r>
      <w:proofErr w:type="spellEnd"/>
      <w:r w:rsidRPr="00B55E3E">
        <w:t xml:space="preserve">        </w:t>
      </w:r>
      <w:r w:rsidRPr="00B55E3E">
        <w:rPr>
          <w:color w:val="993366"/>
        </w:rPr>
        <w:t>ENUMERATED</w:t>
      </w:r>
      <w:r w:rsidRPr="00B55E3E">
        <w:t xml:space="preserve"> {supported}              </w:t>
      </w:r>
      <w:r w:rsidRPr="00B55E3E">
        <w:rPr>
          <w:color w:val="993366"/>
        </w:rPr>
        <w:t>OPTIONAL</w:t>
      </w:r>
    </w:p>
    <w:p w14:paraId="3A8FC98A" w14:textId="77777777" w:rsidR="00882609" w:rsidRPr="00B55E3E" w:rsidRDefault="00882609" w:rsidP="00882609">
      <w:pPr>
        <w:pStyle w:val="PL"/>
      </w:pPr>
      <w:r w:rsidRPr="00B55E3E">
        <w:t xml:space="preserve">    ]],</w:t>
      </w:r>
    </w:p>
    <w:p w14:paraId="393386D4" w14:textId="77777777" w:rsidR="00882609" w:rsidRPr="00B55E3E" w:rsidRDefault="00882609" w:rsidP="00882609">
      <w:pPr>
        <w:pStyle w:val="PL"/>
      </w:pPr>
      <w:r w:rsidRPr="00B55E3E">
        <w:t xml:space="preserve">    [[</w:t>
      </w:r>
    </w:p>
    <w:p w14:paraId="08C848BD" w14:textId="77777777" w:rsidR="00882609" w:rsidRPr="00B55E3E" w:rsidRDefault="00882609" w:rsidP="00882609">
      <w:pPr>
        <w:pStyle w:val="PL"/>
      </w:pPr>
      <w:r w:rsidRPr="00B55E3E">
        <w:t xml:space="preserve">    nr-AutonomousGaps-r16                       </w:t>
      </w:r>
      <w:r w:rsidRPr="00B55E3E">
        <w:rPr>
          <w:color w:val="993366"/>
        </w:rPr>
        <w:t>ENUMERATED</w:t>
      </w:r>
      <w:r w:rsidRPr="00B55E3E">
        <w:t xml:space="preserve"> {supported}              </w:t>
      </w:r>
      <w:r w:rsidRPr="00B55E3E">
        <w:rPr>
          <w:color w:val="993366"/>
        </w:rPr>
        <w:t>OPTIONAL</w:t>
      </w:r>
      <w:r w:rsidRPr="00B55E3E">
        <w:t>,</w:t>
      </w:r>
    </w:p>
    <w:p w14:paraId="069B2659" w14:textId="77777777" w:rsidR="00882609" w:rsidRPr="00B55E3E" w:rsidRDefault="00882609" w:rsidP="00882609">
      <w:pPr>
        <w:pStyle w:val="PL"/>
      </w:pPr>
      <w:r w:rsidRPr="00B55E3E">
        <w:t xml:space="preserve">    nr-AutonomousGaps-ENDC-r16                  </w:t>
      </w:r>
      <w:r w:rsidRPr="00B55E3E">
        <w:rPr>
          <w:color w:val="993366"/>
        </w:rPr>
        <w:t>ENUMERATED</w:t>
      </w:r>
      <w:r w:rsidRPr="00B55E3E">
        <w:t xml:space="preserve"> {supported}              </w:t>
      </w:r>
      <w:r w:rsidRPr="00B55E3E">
        <w:rPr>
          <w:color w:val="993366"/>
        </w:rPr>
        <w:t>OPTIONAL</w:t>
      </w:r>
      <w:r w:rsidRPr="00B55E3E">
        <w:t>,</w:t>
      </w:r>
    </w:p>
    <w:p w14:paraId="091AD3D7" w14:textId="77777777" w:rsidR="00882609" w:rsidRPr="00B55E3E" w:rsidRDefault="00882609" w:rsidP="00882609">
      <w:pPr>
        <w:pStyle w:val="PL"/>
      </w:pPr>
      <w:r w:rsidRPr="00B55E3E">
        <w:t xml:space="preserve">    nr-AutonomousGaps-NEDC-r16                  </w:t>
      </w:r>
      <w:r w:rsidRPr="00B55E3E">
        <w:rPr>
          <w:color w:val="993366"/>
        </w:rPr>
        <w:t>ENUMERATED</w:t>
      </w:r>
      <w:r w:rsidRPr="00B55E3E">
        <w:t xml:space="preserve"> {supported}              </w:t>
      </w:r>
      <w:r w:rsidRPr="00B55E3E">
        <w:rPr>
          <w:color w:val="993366"/>
        </w:rPr>
        <w:t>OPTIONAL</w:t>
      </w:r>
      <w:r w:rsidRPr="00B55E3E">
        <w:t>,</w:t>
      </w:r>
    </w:p>
    <w:p w14:paraId="653D98B9" w14:textId="77777777" w:rsidR="00882609" w:rsidRPr="00B55E3E" w:rsidRDefault="00882609" w:rsidP="00882609">
      <w:pPr>
        <w:pStyle w:val="PL"/>
      </w:pPr>
      <w:r w:rsidRPr="00B55E3E">
        <w:t xml:space="preserve">    nr-AutonomousGaps-NRDC-r16                  </w:t>
      </w:r>
      <w:r w:rsidRPr="00B55E3E">
        <w:rPr>
          <w:color w:val="993366"/>
        </w:rPr>
        <w:t>ENUMERATED</w:t>
      </w:r>
      <w:r w:rsidRPr="00B55E3E">
        <w:t xml:space="preserve"> {supported}              </w:t>
      </w:r>
      <w:r w:rsidRPr="00B55E3E">
        <w:rPr>
          <w:color w:val="993366"/>
        </w:rPr>
        <w:t>OPTIONAL</w:t>
      </w:r>
      <w:r w:rsidRPr="00B55E3E">
        <w:t>,</w:t>
      </w:r>
    </w:p>
    <w:p w14:paraId="0718E533" w14:textId="77777777" w:rsidR="00882609" w:rsidRPr="00B55E3E" w:rsidRDefault="00882609" w:rsidP="00882609">
      <w:pPr>
        <w:pStyle w:val="PL"/>
      </w:pPr>
      <w:r w:rsidRPr="00B55E3E">
        <w:t xml:space="preserve">    dummy                                       </w:t>
      </w:r>
      <w:r w:rsidRPr="00B55E3E">
        <w:rPr>
          <w:color w:val="993366"/>
        </w:rPr>
        <w:t>ENUMERATED</w:t>
      </w:r>
      <w:r w:rsidRPr="00B55E3E">
        <w:t xml:space="preserve"> {supported}              </w:t>
      </w:r>
      <w:r w:rsidRPr="00B55E3E">
        <w:rPr>
          <w:color w:val="993366"/>
        </w:rPr>
        <w:t>OPTIONAL</w:t>
      </w:r>
      <w:r w:rsidRPr="00B55E3E">
        <w:t>,</w:t>
      </w:r>
    </w:p>
    <w:p w14:paraId="611D8FE5" w14:textId="77777777" w:rsidR="00882609" w:rsidRPr="00B55E3E" w:rsidRDefault="00882609" w:rsidP="00882609">
      <w:pPr>
        <w:pStyle w:val="PL"/>
      </w:pPr>
      <w:r w:rsidRPr="00B55E3E">
        <w:t xml:space="preserve">    cli-RSSI-Meas-r16                           </w:t>
      </w:r>
      <w:r w:rsidRPr="00B55E3E">
        <w:rPr>
          <w:color w:val="993366"/>
        </w:rPr>
        <w:t>ENUMERATED</w:t>
      </w:r>
      <w:r w:rsidRPr="00B55E3E">
        <w:t xml:space="preserve"> {supported}              </w:t>
      </w:r>
      <w:r w:rsidRPr="00B55E3E">
        <w:rPr>
          <w:color w:val="993366"/>
        </w:rPr>
        <w:t>OPTIONAL</w:t>
      </w:r>
      <w:r w:rsidRPr="00B55E3E">
        <w:t>,</w:t>
      </w:r>
    </w:p>
    <w:p w14:paraId="46263123" w14:textId="77777777" w:rsidR="00882609" w:rsidRPr="00B55E3E" w:rsidRDefault="00882609" w:rsidP="00882609">
      <w:pPr>
        <w:pStyle w:val="PL"/>
      </w:pPr>
      <w:r w:rsidRPr="00B55E3E">
        <w:t xml:space="preserve">    cli</w:t>
      </w:r>
      <w:r w:rsidRPr="00B55E3E">
        <w:rPr>
          <w:rFonts w:eastAsia="Malgun Gothic"/>
        </w:rPr>
        <w:t>-SRS-RSRP-Meas-r16</w:t>
      </w:r>
      <w:r w:rsidRPr="00B55E3E">
        <w:t xml:space="preserve">                       </w:t>
      </w:r>
      <w:r w:rsidRPr="00B55E3E">
        <w:rPr>
          <w:color w:val="993366"/>
        </w:rPr>
        <w:t>ENUMERATED</w:t>
      </w:r>
      <w:r w:rsidRPr="00B55E3E">
        <w:t xml:space="preserve"> {supported}              </w:t>
      </w:r>
      <w:r w:rsidRPr="00B55E3E">
        <w:rPr>
          <w:color w:val="993366"/>
        </w:rPr>
        <w:t>OPTIONAL</w:t>
      </w:r>
      <w:r w:rsidRPr="00B55E3E">
        <w:t>,</w:t>
      </w:r>
    </w:p>
    <w:p w14:paraId="4237E99A" w14:textId="77777777" w:rsidR="00882609" w:rsidRPr="00B55E3E" w:rsidRDefault="00882609" w:rsidP="00882609">
      <w:pPr>
        <w:pStyle w:val="PL"/>
      </w:pPr>
      <w:r w:rsidRPr="00B55E3E">
        <w:t xml:space="preserve">    interFrequencyMeas-NoGap-r16                </w:t>
      </w:r>
      <w:r w:rsidRPr="00B55E3E">
        <w:rPr>
          <w:color w:val="993366"/>
        </w:rPr>
        <w:t>ENUMERATED</w:t>
      </w:r>
      <w:r w:rsidRPr="00B55E3E">
        <w:t xml:space="preserve"> {supported}              </w:t>
      </w:r>
      <w:r w:rsidRPr="00B55E3E">
        <w:rPr>
          <w:color w:val="993366"/>
        </w:rPr>
        <w:t>OPTIONAL</w:t>
      </w:r>
      <w:r w:rsidRPr="00B55E3E">
        <w:t>,</w:t>
      </w:r>
    </w:p>
    <w:p w14:paraId="76098345" w14:textId="77777777" w:rsidR="00882609" w:rsidRPr="00B55E3E" w:rsidRDefault="00882609" w:rsidP="00882609">
      <w:pPr>
        <w:pStyle w:val="PL"/>
      </w:pPr>
      <w:r w:rsidRPr="00B55E3E">
        <w:t xml:space="preserve">    simultaneousRxDataSSB-DiffNumerology-Inter-r16  </w:t>
      </w:r>
      <w:r w:rsidRPr="00B55E3E">
        <w:rPr>
          <w:color w:val="993366"/>
        </w:rPr>
        <w:t>ENUMERATED</w:t>
      </w:r>
      <w:r w:rsidRPr="00B55E3E">
        <w:t xml:space="preserve"> {supported}          </w:t>
      </w:r>
      <w:r w:rsidRPr="00B55E3E">
        <w:rPr>
          <w:color w:val="993366"/>
        </w:rPr>
        <w:t>OPTIONAL</w:t>
      </w:r>
      <w:r w:rsidRPr="00B55E3E">
        <w:t>,</w:t>
      </w:r>
    </w:p>
    <w:p w14:paraId="65FDF576" w14:textId="77777777" w:rsidR="00882609" w:rsidRPr="00B55E3E" w:rsidRDefault="00882609" w:rsidP="00882609">
      <w:pPr>
        <w:pStyle w:val="PL"/>
      </w:pPr>
      <w:r w:rsidRPr="00B55E3E">
        <w:t xml:space="preserve">    idleInactiveNR-MeasReport-r16               </w:t>
      </w:r>
      <w:r w:rsidRPr="00B55E3E">
        <w:rPr>
          <w:color w:val="993366"/>
        </w:rPr>
        <w:t>ENUMERATED</w:t>
      </w:r>
      <w:r w:rsidRPr="00B55E3E">
        <w:t xml:space="preserve"> {supported}              </w:t>
      </w:r>
      <w:r w:rsidRPr="00B55E3E">
        <w:rPr>
          <w:color w:val="993366"/>
        </w:rPr>
        <w:t>OPTIONAL</w:t>
      </w:r>
      <w:r w:rsidRPr="00B55E3E">
        <w:t>,</w:t>
      </w:r>
    </w:p>
    <w:p w14:paraId="5ABE9266" w14:textId="77777777" w:rsidR="00882609" w:rsidRPr="00B55E3E" w:rsidRDefault="00882609" w:rsidP="00882609">
      <w:pPr>
        <w:pStyle w:val="PL"/>
        <w:rPr>
          <w:color w:val="808080"/>
        </w:rPr>
      </w:pPr>
      <w:r w:rsidRPr="00B55E3E">
        <w:t xml:space="preserve">    </w:t>
      </w:r>
      <w:r w:rsidRPr="00B55E3E">
        <w:rPr>
          <w:color w:val="808080"/>
        </w:rPr>
        <w:t xml:space="preserve">-- R4 6-2: </w:t>
      </w:r>
      <w:r w:rsidRPr="00B55E3E">
        <w:rPr>
          <w:rFonts w:eastAsia="SimSun"/>
          <w:color w:val="808080"/>
        </w:rPr>
        <w:t>Support of beam level Early Measurement Reporting</w:t>
      </w:r>
    </w:p>
    <w:p w14:paraId="5C03276C" w14:textId="77777777" w:rsidR="00882609" w:rsidRPr="00B55E3E" w:rsidRDefault="00882609" w:rsidP="00882609">
      <w:pPr>
        <w:pStyle w:val="PL"/>
      </w:pPr>
      <w:r w:rsidRPr="00B55E3E">
        <w:t xml:space="preserve">    idleInactiveNR-MeasBeamReport-r16           </w:t>
      </w:r>
      <w:r w:rsidRPr="00B55E3E">
        <w:rPr>
          <w:color w:val="993366"/>
        </w:rPr>
        <w:t>ENUMERATED</w:t>
      </w:r>
      <w:r w:rsidRPr="00B55E3E">
        <w:t xml:space="preserve"> {supported}              </w:t>
      </w:r>
      <w:r w:rsidRPr="00B55E3E">
        <w:rPr>
          <w:color w:val="993366"/>
        </w:rPr>
        <w:t>OPTIONAL</w:t>
      </w:r>
    </w:p>
    <w:p w14:paraId="000C484F" w14:textId="77777777" w:rsidR="00882609" w:rsidRPr="00B55E3E" w:rsidRDefault="00882609" w:rsidP="00882609">
      <w:pPr>
        <w:pStyle w:val="PL"/>
      </w:pPr>
      <w:r w:rsidRPr="00B55E3E">
        <w:t xml:space="preserve">    ]],</w:t>
      </w:r>
    </w:p>
    <w:p w14:paraId="723EABA7" w14:textId="77777777" w:rsidR="00882609" w:rsidRPr="00B55E3E" w:rsidRDefault="00882609" w:rsidP="00882609">
      <w:pPr>
        <w:pStyle w:val="PL"/>
      </w:pPr>
      <w:r w:rsidRPr="00B55E3E">
        <w:t xml:space="preserve">    [[</w:t>
      </w:r>
    </w:p>
    <w:p w14:paraId="694C2545" w14:textId="77777777" w:rsidR="00882609" w:rsidRPr="00B55E3E" w:rsidRDefault="00882609" w:rsidP="00882609">
      <w:pPr>
        <w:pStyle w:val="PL"/>
      </w:pPr>
      <w:r w:rsidRPr="00B55E3E">
        <w:t xml:space="preserve">    increasedNumberofCSIRSPerMO-r16             </w:t>
      </w:r>
      <w:r w:rsidRPr="00B55E3E">
        <w:rPr>
          <w:color w:val="993366"/>
        </w:rPr>
        <w:t>ENUMERATED</w:t>
      </w:r>
      <w:r w:rsidRPr="00B55E3E">
        <w:t xml:space="preserve"> {supported}              </w:t>
      </w:r>
      <w:r w:rsidRPr="00B55E3E">
        <w:rPr>
          <w:color w:val="993366"/>
        </w:rPr>
        <w:t>OPTIONAL</w:t>
      </w:r>
    </w:p>
    <w:p w14:paraId="293EBC6F" w14:textId="77777777" w:rsidR="00882609" w:rsidRPr="00B55E3E" w:rsidRDefault="00882609" w:rsidP="00882609">
      <w:pPr>
        <w:pStyle w:val="PL"/>
      </w:pPr>
      <w:r w:rsidRPr="00B55E3E">
        <w:t xml:space="preserve">    ]]</w:t>
      </w:r>
    </w:p>
    <w:p w14:paraId="66CFA52B" w14:textId="77777777" w:rsidR="00882609" w:rsidRPr="00B55E3E" w:rsidRDefault="00882609" w:rsidP="00882609">
      <w:pPr>
        <w:pStyle w:val="PL"/>
      </w:pPr>
      <w:r w:rsidRPr="00B55E3E">
        <w:t>}</w:t>
      </w:r>
    </w:p>
    <w:p w14:paraId="47006153" w14:textId="77777777" w:rsidR="00882609" w:rsidRPr="00B55E3E" w:rsidRDefault="00882609" w:rsidP="00882609">
      <w:pPr>
        <w:pStyle w:val="PL"/>
      </w:pPr>
    </w:p>
    <w:p w14:paraId="74A28CE8" w14:textId="77777777" w:rsidR="00882609" w:rsidRPr="00B55E3E" w:rsidRDefault="00882609" w:rsidP="00882609">
      <w:pPr>
        <w:pStyle w:val="PL"/>
      </w:pPr>
      <w:r w:rsidRPr="00B55E3E">
        <w:t xml:space="preserve">MeasAndMobParametersFR2-2-r17 ::=           </w:t>
      </w:r>
      <w:r w:rsidRPr="00B55E3E">
        <w:rPr>
          <w:color w:val="993366"/>
        </w:rPr>
        <w:t>SEQUENCE</w:t>
      </w:r>
      <w:r w:rsidRPr="00B55E3E">
        <w:t xml:space="preserve"> {</w:t>
      </w:r>
    </w:p>
    <w:p w14:paraId="1B04A5BB" w14:textId="77777777" w:rsidR="00882609" w:rsidRPr="00B55E3E" w:rsidRDefault="00882609" w:rsidP="00882609">
      <w:pPr>
        <w:pStyle w:val="PL"/>
      </w:pPr>
      <w:r w:rsidRPr="00B55E3E">
        <w:t xml:space="preserve">    handoverInterF-r17                          </w:t>
      </w:r>
      <w:r w:rsidRPr="00B55E3E">
        <w:rPr>
          <w:color w:val="993366"/>
        </w:rPr>
        <w:t>ENUMERATED</w:t>
      </w:r>
      <w:r w:rsidRPr="00B55E3E">
        <w:t xml:space="preserve"> {supported}              </w:t>
      </w:r>
      <w:r w:rsidRPr="00B55E3E">
        <w:rPr>
          <w:color w:val="993366"/>
        </w:rPr>
        <w:t>OPTIONAL</w:t>
      </w:r>
      <w:r w:rsidRPr="00B55E3E">
        <w:t>,</w:t>
      </w:r>
    </w:p>
    <w:p w14:paraId="1C56BDBE" w14:textId="77777777" w:rsidR="00882609" w:rsidRPr="00B55E3E" w:rsidRDefault="00882609" w:rsidP="00882609">
      <w:pPr>
        <w:pStyle w:val="PL"/>
      </w:pPr>
      <w:r w:rsidRPr="00B55E3E">
        <w:t xml:space="preserve">    handoverLTE-EPC-r17                         </w:t>
      </w:r>
      <w:r w:rsidRPr="00B55E3E">
        <w:rPr>
          <w:color w:val="993366"/>
        </w:rPr>
        <w:t>ENUMERATED</w:t>
      </w:r>
      <w:r w:rsidRPr="00B55E3E">
        <w:t xml:space="preserve"> {supported}              </w:t>
      </w:r>
      <w:r w:rsidRPr="00B55E3E">
        <w:rPr>
          <w:color w:val="993366"/>
        </w:rPr>
        <w:t>OPTIONAL</w:t>
      </w:r>
      <w:r w:rsidRPr="00B55E3E">
        <w:t>,</w:t>
      </w:r>
    </w:p>
    <w:p w14:paraId="46B9EE73" w14:textId="77777777" w:rsidR="00882609" w:rsidRPr="00B55E3E" w:rsidRDefault="00882609" w:rsidP="00882609">
      <w:pPr>
        <w:pStyle w:val="PL"/>
      </w:pPr>
      <w:r w:rsidRPr="00B55E3E">
        <w:t xml:space="preserve">    handoverLTE-5GC-r17                         </w:t>
      </w:r>
      <w:r w:rsidRPr="00B55E3E">
        <w:rPr>
          <w:color w:val="993366"/>
        </w:rPr>
        <w:t>ENUMERATED</w:t>
      </w:r>
      <w:r w:rsidRPr="00B55E3E">
        <w:t xml:space="preserve"> {supported}              </w:t>
      </w:r>
      <w:r w:rsidRPr="00B55E3E">
        <w:rPr>
          <w:color w:val="993366"/>
        </w:rPr>
        <w:t>OPTIONAL</w:t>
      </w:r>
      <w:r w:rsidRPr="00B55E3E">
        <w:t>,</w:t>
      </w:r>
    </w:p>
    <w:p w14:paraId="65FD961B" w14:textId="77777777" w:rsidR="00882609" w:rsidRPr="00B55E3E" w:rsidRDefault="00882609" w:rsidP="00882609">
      <w:pPr>
        <w:pStyle w:val="PL"/>
      </w:pPr>
      <w:r w:rsidRPr="00B55E3E">
        <w:t xml:space="preserve">    idleInactiveNR-MeasReport-r17               </w:t>
      </w:r>
      <w:r w:rsidRPr="00B55E3E">
        <w:rPr>
          <w:color w:val="993366"/>
        </w:rPr>
        <w:t>ENUMERATED</w:t>
      </w:r>
      <w:r w:rsidRPr="00B55E3E">
        <w:t xml:space="preserve"> {supported}              </w:t>
      </w:r>
      <w:r w:rsidRPr="00B55E3E">
        <w:rPr>
          <w:color w:val="993366"/>
        </w:rPr>
        <w:t>OPTIONAL</w:t>
      </w:r>
      <w:r w:rsidRPr="00B55E3E">
        <w:t>,</w:t>
      </w:r>
    </w:p>
    <w:p w14:paraId="4C746BF7" w14:textId="77777777" w:rsidR="00882609" w:rsidRPr="00B55E3E" w:rsidRDefault="00882609" w:rsidP="00882609">
      <w:pPr>
        <w:pStyle w:val="PL"/>
      </w:pPr>
      <w:r w:rsidRPr="00B55E3E">
        <w:t>...</w:t>
      </w:r>
    </w:p>
    <w:p w14:paraId="295EBAA0" w14:textId="77777777" w:rsidR="00882609" w:rsidRPr="00B55E3E" w:rsidRDefault="00882609" w:rsidP="00882609">
      <w:pPr>
        <w:pStyle w:val="PL"/>
      </w:pPr>
      <w:r w:rsidRPr="00B55E3E">
        <w:t>}</w:t>
      </w:r>
    </w:p>
    <w:p w14:paraId="322A4213" w14:textId="77777777" w:rsidR="00882609" w:rsidRPr="00B55E3E" w:rsidRDefault="00882609" w:rsidP="00882609">
      <w:pPr>
        <w:pStyle w:val="PL"/>
      </w:pPr>
    </w:p>
    <w:p w14:paraId="1A35A45A" w14:textId="77777777" w:rsidR="00882609" w:rsidRPr="00B55E3E" w:rsidRDefault="00882609" w:rsidP="00882609">
      <w:pPr>
        <w:pStyle w:val="PL"/>
        <w:rPr>
          <w:color w:val="808080"/>
        </w:rPr>
      </w:pPr>
      <w:r w:rsidRPr="00B55E3E">
        <w:rPr>
          <w:color w:val="808080"/>
        </w:rPr>
        <w:t>-- TAG-MEASANDMOBPARAMETERS-STOP</w:t>
      </w:r>
    </w:p>
    <w:p w14:paraId="16EED52F" w14:textId="77777777" w:rsidR="00882609" w:rsidRPr="00B55E3E" w:rsidRDefault="00882609" w:rsidP="00882609">
      <w:pPr>
        <w:pStyle w:val="PL"/>
        <w:rPr>
          <w:rFonts w:eastAsia="Malgun Gothic"/>
          <w:color w:val="808080"/>
        </w:rPr>
      </w:pPr>
      <w:r w:rsidRPr="00B55E3E">
        <w:rPr>
          <w:color w:val="808080"/>
        </w:rPr>
        <w:t>-- ASN1STOP</w:t>
      </w:r>
    </w:p>
    <w:p w14:paraId="6375204C" w14:textId="77777777" w:rsidR="00882609" w:rsidRPr="00B55E3E" w:rsidRDefault="00882609" w:rsidP="00882609"/>
    <w:bookmarkEnd w:id="2"/>
    <w:bookmarkEnd w:id="3"/>
    <w:bookmarkEnd w:id="4"/>
    <w:bookmarkEnd w:id="5"/>
    <w:bookmarkEnd w:id="6"/>
    <w:bookmarkEnd w:id="7"/>
    <w:bookmarkEnd w:id="8"/>
    <w:bookmarkEnd w:id="9"/>
    <w:bookmarkEnd w:id="10"/>
    <w:bookmarkEnd w:id="11"/>
    <w:bookmarkEnd w:id="12"/>
    <w:bookmarkEnd w:id="13"/>
    <w:p w14:paraId="5E74E968" w14:textId="77777777" w:rsidR="00882609" w:rsidRDefault="00882609" w:rsidP="00FD7940">
      <w:pPr>
        <w:rPr>
          <w:b/>
          <w:bCs/>
        </w:rPr>
      </w:pPr>
    </w:p>
    <w:sectPr w:rsidR="00882609" w:rsidSect="005A3BBC">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8E4EB7" w14:textId="77777777" w:rsidR="00A84985" w:rsidRDefault="00A84985">
      <w:pPr>
        <w:spacing w:after="0"/>
      </w:pPr>
      <w:r>
        <w:separator/>
      </w:r>
    </w:p>
  </w:endnote>
  <w:endnote w:type="continuationSeparator" w:id="0">
    <w:p w14:paraId="1DD4E578" w14:textId="77777777" w:rsidR="00A84985" w:rsidRDefault="00A849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3C7A33" w14:textId="77777777" w:rsidR="000254D0" w:rsidRDefault="000254D0">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E23FE5" w14:textId="77777777" w:rsidR="000254D0" w:rsidRDefault="000254D0">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F43DB8" w14:textId="77777777" w:rsidR="000254D0" w:rsidRDefault="000254D0">
    <w:pPr>
      <w:pStyle w:val="a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A3775C" w14:textId="77777777" w:rsidR="00943853" w:rsidRDefault="00943853">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8F76D0" w14:textId="77777777" w:rsidR="00A84985" w:rsidRDefault="00A84985">
      <w:pPr>
        <w:spacing w:after="0"/>
      </w:pPr>
      <w:r>
        <w:separator/>
      </w:r>
    </w:p>
  </w:footnote>
  <w:footnote w:type="continuationSeparator" w:id="0">
    <w:p w14:paraId="2763460F" w14:textId="77777777" w:rsidR="00A84985" w:rsidRDefault="00A849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A2D914" w14:textId="77777777" w:rsidR="00943853" w:rsidRDefault="0094385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8D9144" w14:textId="77777777" w:rsidR="000254D0" w:rsidRDefault="000254D0">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62B2F4" w14:textId="77777777" w:rsidR="000254D0" w:rsidRDefault="000254D0">
    <w:pPr>
      <w:pStyle w:val="af"/>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EC877" w14:textId="77777777" w:rsidR="00943853" w:rsidRDefault="00943853">
    <w:pPr>
      <w:framePr w:h="284" w:hRule="exact" w:wrap="around" w:vAnchor="text" w:hAnchor="margin" w:xAlign="right" w:y="1"/>
      <w:rPr>
        <w:rFonts w:ascii="Arial" w:hAnsi="Arial" w:cs="Arial"/>
        <w:b/>
        <w:sz w:val="18"/>
        <w:szCs w:val="18"/>
      </w:rPr>
    </w:pPr>
  </w:p>
  <w:p w14:paraId="2FBD54F9" w14:textId="46073F40" w:rsidR="00943853" w:rsidRDefault="009438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B4954">
      <w:rPr>
        <w:rFonts w:ascii="Arial" w:hAnsi="Arial" w:cs="Arial"/>
        <w:b/>
        <w:noProof/>
        <w:sz w:val="18"/>
        <w:szCs w:val="18"/>
      </w:rPr>
      <w:t>1257</w:t>
    </w:r>
    <w:r>
      <w:rPr>
        <w:rFonts w:ascii="Arial" w:hAnsi="Arial" w:cs="Arial"/>
        <w:b/>
        <w:sz w:val="18"/>
        <w:szCs w:val="18"/>
      </w:rPr>
      <w:fldChar w:fldCharType="end"/>
    </w:r>
  </w:p>
  <w:p w14:paraId="0D71A2D6" w14:textId="77777777" w:rsidR="00943853" w:rsidRDefault="00943853">
    <w:pPr>
      <w:framePr w:h="284" w:hRule="exact" w:wrap="around" w:vAnchor="text" w:hAnchor="margin" w:y="7"/>
      <w:rPr>
        <w:rFonts w:ascii="Arial" w:hAnsi="Arial" w:cs="Arial"/>
        <w:b/>
        <w:sz w:val="18"/>
        <w:szCs w:val="18"/>
      </w:rPr>
    </w:pPr>
  </w:p>
  <w:p w14:paraId="5B809F11" w14:textId="77777777" w:rsidR="00943853" w:rsidRDefault="00943853">
    <w:pPr>
      <w:pStyle w:val="af"/>
    </w:pPr>
  </w:p>
  <w:p w14:paraId="70633946" w14:textId="77777777" w:rsidR="00943853" w:rsidRDefault="0094385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39548A2"/>
    <w:multiLevelType w:val="multilevel"/>
    <w:tmpl w:val="239548A2"/>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1" w15:restartNumberingAfterBreak="0">
    <w:nsid w:val="681375FE"/>
    <w:multiLevelType w:val="multilevel"/>
    <w:tmpl w:val="681375FE"/>
    <w:lvl w:ilvl="0">
      <w:start w:val="19"/>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c Alanchen (陳俊嘉)">
    <w15:presenceInfo w15:providerId="AD" w15:userId="S::Cc.Alanchen@mediatek.com::9419e3f0-bc5a-4bfd-ae53-a11d24464b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Q4NTczNjExYjFmZWQ4MzhiNzA3NGRkYjNkODc3ODAifQ=="/>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79E"/>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8D4"/>
    <w:rsid w:val="00016CEA"/>
    <w:rsid w:val="00017168"/>
    <w:rsid w:val="0001722F"/>
    <w:rsid w:val="00017449"/>
    <w:rsid w:val="00017EF7"/>
    <w:rsid w:val="00020455"/>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4D0"/>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8BD"/>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3C7"/>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1D55"/>
    <w:rsid w:val="00052615"/>
    <w:rsid w:val="000526C8"/>
    <w:rsid w:val="00052DEB"/>
    <w:rsid w:val="00052E32"/>
    <w:rsid w:val="00052E6A"/>
    <w:rsid w:val="000533BC"/>
    <w:rsid w:val="00053648"/>
    <w:rsid w:val="000536B7"/>
    <w:rsid w:val="0005370D"/>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129"/>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1C75"/>
    <w:rsid w:val="000A209D"/>
    <w:rsid w:val="000A23F5"/>
    <w:rsid w:val="000A27DF"/>
    <w:rsid w:val="000A27FD"/>
    <w:rsid w:val="000A28AF"/>
    <w:rsid w:val="000A2A7C"/>
    <w:rsid w:val="000A2D2E"/>
    <w:rsid w:val="000A2D8B"/>
    <w:rsid w:val="000A33FD"/>
    <w:rsid w:val="000A3699"/>
    <w:rsid w:val="000A40B9"/>
    <w:rsid w:val="000A4958"/>
    <w:rsid w:val="000A51CA"/>
    <w:rsid w:val="000A5F46"/>
    <w:rsid w:val="000A604A"/>
    <w:rsid w:val="000A60A3"/>
    <w:rsid w:val="000A6394"/>
    <w:rsid w:val="000A63B6"/>
    <w:rsid w:val="000A6CD2"/>
    <w:rsid w:val="000A6D07"/>
    <w:rsid w:val="000A6E84"/>
    <w:rsid w:val="000A776B"/>
    <w:rsid w:val="000A77C3"/>
    <w:rsid w:val="000A7801"/>
    <w:rsid w:val="000A7887"/>
    <w:rsid w:val="000A7D9E"/>
    <w:rsid w:val="000A7E76"/>
    <w:rsid w:val="000B000E"/>
    <w:rsid w:val="000B0A38"/>
    <w:rsid w:val="000B0B06"/>
    <w:rsid w:val="000B0E74"/>
    <w:rsid w:val="000B11FD"/>
    <w:rsid w:val="000B12CF"/>
    <w:rsid w:val="000B1846"/>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4C7"/>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B4"/>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6C7"/>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6E7"/>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079"/>
    <w:rsid w:val="000F6132"/>
    <w:rsid w:val="000F621E"/>
    <w:rsid w:val="000F62FB"/>
    <w:rsid w:val="000F689E"/>
    <w:rsid w:val="000F6936"/>
    <w:rsid w:val="000F6A00"/>
    <w:rsid w:val="000F6C17"/>
    <w:rsid w:val="000F6E82"/>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C99"/>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341"/>
    <w:rsid w:val="00110426"/>
    <w:rsid w:val="00110757"/>
    <w:rsid w:val="0011084F"/>
    <w:rsid w:val="00110CBF"/>
    <w:rsid w:val="00110DBE"/>
    <w:rsid w:val="00111052"/>
    <w:rsid w:val="0011122D"/>
    <w:rsid w:val="001112BE"/>
    <w:rsid w:val="0011160A"/>
    <w:rsid w:val="0011168B"/>
    <w:rsid w:val="00111D52"/>
    <w:rsid w:val="00111D57"/>
    <w:rsid w:val="001120F3"/>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1F5"/>
    <w:rsid w:val="00117EB2"/>
    <w:rsid w:val="00117F77"/>
    <w:rsid w:val="00120609"/>
    <w:rsid w:val="00121064"/>
    <w:rsid w:val="0012109E"/>
    <w:rsid w:val="00121239"/>
    <w:rsid w:val="001212B2"/>
    <w:rsid w:val="00121506"/>
    <w:rsid w:val="0012187F"/>
    <w:rsid w:val="00121EE7"/>
    <w:rsid w:val="001224DE"/>
    <w:rsid w:val="00122531"/>
    <w:rsid w:val="001225C3"/>
    <w:rsid w:val="00122AE0"/>
    <w:rsid w:val="00122FA7"/>
    <w:rsid w:val="001231DA"/>
    <w:rsid w:val="00123AFB"/>
    <w:rsid w:val="00123E0B"/>
    <w:rsid w:val="00123FB4"/>
    <w:rsid w:val="00124159"/>
    <w:rsid w:val="00124D1F"/>
    <w:rsid w:val="0012563B"/>
    <w:rsid w:val="0012568C"/>
    <w:rsid w:val="00125BED"/>
    <w:rsid w:val="0012638D"/>
    <w:rsid w:val="001263BB"/>
    <w:rsid w:val="00126517"/>
    <w:rsid w:val="00126575"/>
    <w:rsid w:val="001265CD"/>
    <w:rsid w:val="0012677F"/>
    <w:rsid w:val="001267FC"/>
    <w:rsid w:val="00126800"/>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2F2"/>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0DD2"/>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D1C"/>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24"/>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4E9"/>
    <w:rsid w:val="001F168B"/>
    <w:rsid w:val="001F1702"/>
    <w:rsid w:val="001F1E42"/>
    <w:rsid w:val="001F1E80"/>
    <w:rsid w:val="001F207A"/>
    <w:rsid w:val="001F23A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6E7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48"/>
    <w:rsid w:val="002018A9"/>
    <w:rsid w:val="00201B6B"/>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5C"/>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2"/>
    <w:rsid w:val="0021290C"/>
    <w:rsid w:val="00212AA8"/>
    <w:rsid w:val="00212C36"/>
    <w:rsid w:val="0021332D"/>
    <w:rsid w:val="0021390A"/>
    <w:rsid w:val="0021397E"/>
    <w:rsid w:val="00213BF4"/>
    <w:rsid w:val="00213D18"/>
    <w:rsid w:val="00213E38"/>
    <w:rsid w:val="00214058"/>
    <w:rsid w:val="00214168"/>
    <w:rsid w:val="00214323"/>
    <w:rsid w:val="00214979"/>
    <w:rsid w:val="00215224"/>
    <w:rsid w:val="0021547E"/>
    <w:rsid w:val="0021566C"/>
    <w:rsid w:val="00215C24"/>
    <w:rsid w:val="00215E73"/>
    <w:rsid w:val="00215E94"/>
    <w:rsid w:val="00215EF9"/>
    <w:rsid w:val="00215F3B"/>
    <w:rsid w:val="002160F8"/>
    <w:rsid w:val="00216305"/>
    <w:rsid w:val="002163BE"/>
    <w:rsid w:val="002164DF"/>
    <w:rsid w:val="0021692E"/>
    <w:rsid w:val="00216940"/>
    <w:rsid w:val="00217153"/>
    <w:rsid w:val="00217482"/>
    <w:rsid w:val="00217BB8"/>
    <w:rsid w:val="00217CAD"/>
    <w:rsid w:val="002211AC"/>
    <w:rsid w:val="0022120B"/>
    <w:rsid w:val="00221244"/>
    <w:rsid w:val="0022127E"/>
    <w:rsid w:val="002213EE"/>
    <w:rsid w:val="00221BFB"/>
    <w:rsid w:val="00221E5A"/>
    <w:rsid w:val="00221F1F"/>
    <w:rsid w:val="002228C0"/>
    <w:rsid w:val="00222A02"/>
    <w:rsid w:val="00222D97"/>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79"/>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90B"/>
    <w:rsid w:val="00247A68"/>
    <w:rsid w:val="00247D0F"/>
    <w:rsid w:val="00247D84"/>
    <w:rsid w:val="00250632"/>
    <w:rsid w:val="002515B1"/>
    <w:rsid w:val="0025168C"/>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57D48"/>
    <w:rsid w:val="0026004D"/>
    <w:rsid w:val="002600EB"/>
    <w:rsid w:val="002602C9"/>
    <w:rsid w:val="00260CBC"/>
    <w:rsid w:val="00260FCD"/>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6CE3"/>
    <w:rsid w:val="00277CFA"/>
    <w:rsid w:val="00280012"/>
    <w:rsid w:val="002800EC"/>
    <w:rsid w:val="00280867"/>
    <w:rsid w:val="00280BA7"/>
    <w:rsid w:val="00280F34"/>
    <w:rsid w:val="00281271"/>
    <w:rsid w:val="00281387"/>
    <w:rsid w:val="00281667"/>
    <w:rsid w:val="002816E6"/>
    <w:rsid w:val="00281ABF"/>
    <w:rsid w:val="00281F7D"/>
    <w:rsid w:val="00282341"/>
    <w:rsid w:val="0028270B"/>
    <w:rsid w:val="0028287C"/>
    <w:rsid w:val="002828C5"/>
    <w:rsid w:val="00282B0E"/>
    <w:rsid w:val="00282C94"/>
    <w:rsid w:val="00282D9E"/>
    <w:rsid w:val="00282EDC"/>
    <w:rsid w:val="00283008"/>
    <w:rsid w:val="00283316"/>
    <w:rsid w:val="0028350C"/>
    <w:rsid w:val="002835CF"/>
    <w:rsid w:val="00283691"/>
    <w:rsid w:val="0028382E"/>
    <w:rsid w:val="002844C2"/>
    <w:rsid w:val="00284BDD"/>
    <w:rsid w:val="00284CBD"/>
    <w:rsid w:val="00284E26"/>
    <w:rsid w:val="00284FEB"/>
    <w:rsid w:val="00285268"/>
    <w:rsid w:val="00285C4A"/>
    <w:rsid w:val="00285D1A"/>
    <w:rsid w:val="002860C4"/>
    <w:rsid w:val="0028619B"/>
    <w:rsid w:val="00286976"/>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016"/>
    <w:rsid w:val="00294A64"/>
    <w:rsid w:val="0029505D"/>
    <w:rsid w:val="0029527C"/>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DD4"/>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6D52"/>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213"/>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0C8"/>
    <w:rsid w:val="002E6290"/>
    <w:rsid w:val="002E649D"/>
    <w:rsid w:val="002E6766"/>
    <w:rsid w:val="002E688F"/>
    <w:rsid w:val="002E6A89"/>
    <w:rsid w:val="002E6C95"/>
    <w:rsid w:val="002E75CD"/>
    <w:rsid w:val="002E76DD"/>
    <w:rsid w:val="002E7A83"/>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12C"/>
    <w:rsid w:val="002F773E"/>
    <w:rsid w:val="002F79E2"/>
    <w:rsid w:val="0030017D"/>
    <w:rsid w:val="00300380"/>
    <w:rsid w:val="003003E3"/>
    <w:rsid w:val="003006DC"/>
    <w:rsid w:val="00300DD2"/>
    <w:rsid w:val="00301046"/>
    <w:rsid w:val="0030119D"/>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C6A"/>
    <w:rsid w:val="00304225"/>
    <w:rsid w:val="003043EE"/>
    <w:rsid w:val="003044AB"/>
    <w:rsid w:val="0030473F"/>
    <w:rsid w:val="0030474F"/>
    <w:rsid w:val="00304BE9"/>
    <w:rsid w:val="00304F24"/>
    <w:rsid w:val="003050BB"/>
    <w:rsid w:val="00305409"/>
    <w:rsid w:val="0030545C"/>
    <w:rsid w:val="00305BF3"/>
    <w:rsid w:val="00305C17"/>
    <w:rsid w:val="00305C4E"/>
    <w:rsid w:val="00306103"/>
    <w:rsid w:val="0030618F"/>
    <w:rsid w:val="00306E14"/>
    <w:rsid w:val="00306F21"/>
    <w:rsid w:val="00307063"/>
    <w:rsid w:val="003070C7"/>
    <w:rsid w:val="003072FD"/>
    <w:rsid w:val="003075AE"/>
    <w:rsid w:val="00307912"/>
    <w:rsid w:val="003079A2"/>
    <w:rsid w:val="003102B8"/>
    <w:rsid w:val="00310379"/>
    <w:rsid w:val="003103EA"/>
    <w:rsid w:val="0031065D"/>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68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9E4"/>
    <w:rsid w:val="00324F8F"/>
    <w:rsid w:val="003251B1"/>
    <w:rsid w:val="003251EE"/>
    <w:rsid w:val="00325415"/>
    <w:rsid w:val="0032549A"/>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396"/>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743"/>
    <w:rsid w:val="003609EF"/>
    <w:rsid w:val="00360CB9"/>
    <w:rsid w:val="00360E98"/>
    <w:rsid w:val="00360EDF"/>
    <w:rsid w:val="0036159E"/>
    <w:rsid w:val="00361A2C"/>
    <w:rsid w:val="00361AC6"/>
    <w:rsid w:val="00361B37"/>
    <w:rsid w:val="00361BC1"/>
    <w:rsid w:val="00361C47"/>
    <w:rsid w:val="00361CA2"/>
    <w:rsid w:val="00361F5B"/>
    <w:rsid w:val="00361FAC"/>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1D9"/>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54E"/>
    <w:rsid w:val="00391656"/>
    <w:rsid w:val="00391778"/>
    <w:rsid w:val="00391D89"/>
    <w:rsid w:val="00392320"/>
    <w:rsid w:val="00392CDF"/>
    <w:rsid w:val="003932D3"/>
    <w:rsid w:val="00393752"/>
    <w:rsid w:val="00393D31"/>
    <w:rsid w:val="00393D56"/>
    <w:rsid w:val="00393DB8"/>
    <w:rsid w:val="00394026"/>
    <w:rsid w:val="00394282"/>
    <w:rsid w:val="00394471"/>
    <w:rsid w:val="0039481D"/>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559D"/>
    <w:rsid w:val="003C591D"/>
    <w:rsid w:val="003C5B02"/>
    <w:rsid w:val="003C5CC0"/>
    <w:rsid w:val="003C5EC8"/>
    <w:rsid w:val="003C625F"/>
    <w:rsid w:val="003C62ED"/>
    <w:rsid w:val="003C6942"/>
    <w:rsid w:val="003C6B11"/>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83"/>
    <w:rsid w:val="003D3DAD"/>
    <w:rsid w:val="003D44C0"/>
    <w:rsid w:val="003D471A"/>
    <w:rsid w:val="003D475F"/>
    <w:rsid w:val="003D4F45"/>
    <w:rsid w:val="003D511D"/>
    <w:rsid w:val="003D51A3"/>
    <w:rsid w:val="003D538B"/>
    <w:rsid w:val="003D54B3"/>
    <w:rsid w:val="003D562D"/>
    <w:rsid w:val="003D59F8"/>
    <w:rsid w:val="003D5B15"/>
    <w:rsid w:val="003D5CF8"/>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A8C"/>
    <w:rsid w:val="003F5FFE"/>
    <w:rsid w:val="003F60E2"/>
    <w:rsid w:val="003F6104"/>
    <w:rsid w:val="003F6931"/>
    <w:rsid w:val="003F7068"/>
    <w:rsid w:val="003F70C1"/>
    <w:rsid w:val="003F7236"/>
    <w:rsid w:val="003F7328"/>
    <w:rsid w:val="003F742A"/>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554"/>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762"/>
    <w:rsid w:val="00443A38"/>
    <w:rsid w:val="00443B03"/>
    <w:rsid w:val="00443F13"/>
    <w:rsid w:val="0044428E"/>
    <w:rsid w:val="004443A9"/>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A2D"/>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543"/>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A62"/>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4DFD"/>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29DD"/>
    <w:rsid w:val="004A3655"/>
    <w:rsid w:val="004A388E"/>
    <w:rsid w:val="004A3C4A"/>
    <w:rsid w:val="004A3E8E"/>
    <w:rsid w:val="004A40AB"/>
    <w:rsid w:val="004A4437"/>
    <w:rsid w:val="004A44DD"/>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20F"/>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9"/>
    <w:rsid w:val="004C400D"/>
    <w:rsid w:val="004C402F"/>
    <w:rsid w:val="004C4260"/>
    <w:rsid w:val="004C45F4"/>
    <w:rsid w:val="004C45FD"/>
    <w:rsid w:val="004C4837"/>
    <w:rsid w:val="004C4D34"/>
    <w:rsid w:val="004C4F0A"/>
    <w:rsid w:val="004C4F88"/>
    <w:rsid w:val="004C5035"/>
    <w:rsid w:val="004C50BC"/>
    <w:rsid w:val="004C51AF"/>
    <w:rsid w:val="004C5CEF"/>
    <w:rsid w:val="004C6385"/>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790"/>
    <w:rsid w:val="004D193B"/>
    <w:rsid w:val="004D1E3D"/>
    <w:rsid w:val="004D1EAB"/>
    <w:rsid w:val="004D1F1C"/>
    <w:rsid w:val="004D2085"/>
    <w:rsid w:val="004D20CC"/>
    <w:rsid w:val="004D27FE"/>
    <w:rsid w:val="004D2B04"/>
    <w:rsid w:val="004D31F8"/>
    <w:rsid w:val="004D325C"/>
    <w:rsid w:val="004D34F2"/>
    <w:rsid w:val="004D3578"/>
    <w:rsid w:val="004D3835"/>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A21"/>
    <w:rsid w:val="004E3C8D"/>
    <w:rsid w:val="004E3CAD"/>
    <w:rsid w:val="004E3EA1"/>
    <w:rsid w:val="004E4076"/>
    <w:rsid w:val="004E40C7"/>
    <w:rsid w:val="004E4465"/>
    <w:rsid w:val="004E4A9E"/>
    <w:rsid w:val="004E4C6F"/>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899"/>
    <w:rsid w:val="004F295D"/>
    <w:rsid w:val="004F2BA7"/>
    <w:rsid w:val="004F2DF6"/>
    <w:rsid w:val="004F2ECC"/>
    <w:rsid w:val="004F30C2"/>
    <w:rsid w:val="004F315D"/>
    <w:rsid w:val="004F32CD"/>
    <w:rsid w:val="004F3584"/>
    <w:rsid w:val="004F3899"/>
    <w:rsid w:val="004F3AC3"/>
    <w:rsid w:val="004F3BC4"/>
    <w:rsid w:val="004F3DBD"/>
    <w:rsid w:val="004F4584"/>
    <w:rsid w:val="004F46B0"/>
    <w:rsid w:val="004F46EF"/>
    <w:rsid w:val="004F495E"/>
    <w:rsid w:val="004F4F21"/>
    <w:rsid w:val="004F5853"/>
    <w:rsid w:val="004F5A39"/>
    <w:rsid w:val="004F5FF0"/>
    <w:rsid w:val="004F6082"/>
    <w:rsid w:val="004F60B7"/>
    <w:rsid w:val="004F6B9F"/>
    <w:rsid w:val="004F6C5C"/>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032"/>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0C9"/>
    <w:rsid w:val="0052237C"/>
    <w:rsid w:val="00522428"/>
    <w:rsid w:val="00522FA4"/>
    <w:rsid w:val="00523700"/>
    <w:rsid w:val="00523792"/>
    <w:rsid w:val="00523D7C"/>
    <w:rsid w:val="005241B6"/>
    <w:rsid w:val="005241ED"/>
    <w:rsid w:val="0052427F"/>
    <w:rsid w:val="0052494B"/>
    <w:rsid w:val="00524FA3"/>
    <w:rsid w:val="005256A7"/>
    <w:rsid w:val="00525702"/>
    <w:rsid w:val="005257F2"/>
    <w:rsid w:val="00525B68"/>
    <w:rsid w:val="0052653C"/>
    <w:rsid w:val="00526801"/>
    <w:rsid w:val="00526873"/>
    <w:rsid w:val="00526C9C"/>
    <w:rsid w:val="00526FA0"/>
    <w:rsid w:val="005279A2"/>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7F6"/>
    <w:rsid w:val="00533821"/>
    <w:rsid w:val="00533A24"/>
    <w:rsid w:val="0053434D"/>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632"/>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1FE"/>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BBC"/>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5AF"/>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6A1"/>
    <w:rsid w:val="005B79D1"/>
    <w:rsid w:val="005B7A33"/>
    <w:rsid w:val="005C0244"/>
    <w:rsid w:val="005C1093"/>
    <w:rsid w:val="005C1260"/>
    <w:rsid w:val="005C13E2"/>
    <w:rsid w:val="005C1535"/>
    <w:rsid w:val="005C1AA2"/>
    <w:rsid w:val="005C200F"/>
    <w:rsid w:val="005C21BD"/>
    <w:rsid w:val="005C2BB4"/>
    <w:rsid w:val="005C314B"/>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5F96"/>
    <w:rsid w:val="005D6159"/>
    <w:rsid w:val="005D62AF"/>
    <w:rsid w:val="005D63DF"/>
    <w:rsid w:val="005D675A"/>
    <w:rsid w:val="005D697C"/>
    <w:rsid w:val="005D6C9D"/>
    <w:rsid w:val="005D6EB4"/>
    <w:rsid w:val="005D7440"/>
    <w:rsid w:val="005D74BF"/>
    <w:rsid w:val="005D775D"/>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67A"/>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1"/>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223"/>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27E02"/>
    <w:rsid w:val="006306E2"/>
    <w:rsid w:val="00630934"/>
    <w:rsid w:val="00630AEB"/>
    <w:rsid w:val="006310C0"/>
    <w:rsid w:val="00631453"/>
    <w:rsid w:val="00631567"/>
    <w:rsid w:val="006319D4"/>
    <w:rsid w:val="00631C0F"/>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74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B5"/>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730"/>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6EE7"/>
    <w:rsid w:val="006A7342"/>
    <w:rsid w:val="006A7824"/>
    <w:rsid w:val="006A7B22"/>
    <w:rsid w:val="006B002A"/>
    <w:rsid w:val="006B00D1"/>
    <w:rsid w:val="006B0171"/>
    <w:rsid w:val="006B0443"/>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0B6"/>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678"/>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6ED6"/>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EC0"/>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5A"/>
    <w:rsid w:val="00707DA5"/>
    <w:rsid w:val="00707F04"/>
    <w:rsid w:val="00707F19"/>
    <w:rsid w:val="00707F79"/>
    <w:rsid w:val="00707FA4"/>
    <w:rsid w:val="00710192"/>
    <w:rsid w:val="00710816"/>
    <w:rsid w:val="00710895"/>
    <w:rsid w:val="00710F36"/>
    <w:rsid w:val="00710F69"/>
    <w:rsid w:val="00710FC7"/>
    <w:rsid w:val="007111DB"/>
    <w:rsid w:val="00711253"/>
    <w:rsid w:val="00711433"/>
    <w:rsid w:val="007116C7"/>
    <w:rsid w:val="00711D44"/>
    <w:rsid w:val="00711EE4"/>
    <w:rsid w:val="00712038"/>
    <w:rsid w:val="007126C6"/>
    <w:rsid w:val="00712B2F"/>
    <w:rsid w:val="00713123"/>
    <w:rsid w:val="00713184"/>
    <w:rsid w:val="00713A24"/>
    <w:rsid w:val="00713AF6"/>
    <w:rsid w:val="007151DA"/>
    <w:rsid w:val="0071536E"/>
    <w:rsid w:val="00715459"/>
    <w:rsid w:val="00715600"/>
    <w:rsid w:val="00715633"/>
    <w:rsid w:val="00715752"/>
    <w:rsid w:val="00715A5C"/>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2BC"/>
    <w:rsid w:val="00731415"/>
    <w:rsid w:val="0073153D"/>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CFB"/>
    <w:rsid w:val="00733F34"/>
    <w:rsid w:val="0073427C"/>
    <w:rsid w:val="007348B5"/>
    <w:rsid w:val="00734A5B"/>
    <w:rsid w:val="00734B30"/>
    <w:rsid w:val="00734B8A"/>
    <w:rsid w:val="007352F9"/>
    <w:rsid w:val="0073550E"/>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1C5"/>
    <w:rsid w:val="0074442C"/>
    <w:rsid w:val="0074461F"/>
    <w:rsid w:val="007446AA"/>
    <w:rsid w:val="00744894"/>
    <w:rsid w:val="00744CEE"/>
    <w:rsid w:val="00744E02"/>
    <w:rsid w:val="00744E76"/>
    <w:rsid w:val="00745083"/>
    <w:rsid w:val="0074508D"/>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AE0"/>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4543"/>
    <w:rsid w:val="00755060"/>
    <w:rsid w:val="00755D07"/>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6C"/>
    <w:rsid w:val="007630B7"/>
    <w:rsid w:val="0076340C"/>
    <w:rsid w:val="007636AC"/>
    <w:rsid w:val="0076378A"/>
    <w:rsid w:val="00763F8F"/>
    <w:rsid w:val="00763FBA"/>
    <w:rsid w:val="007647E4"/>
    <w:rsid w:val="007649EF"/>
    <w:rsid w:val="00764C79"/>
    <w:rsid w:val="00764F8B"/>
    <w:rsid w:val="00764FDA"/>
    <w:rsid w:val="007654B9"/>
    <w:rsid w:val="007655DC"/>
    <w:rsid w:val="00765904"/>
    <w:rsid w:val="007659E4"/>
    <w:rsid w:val="00765DA8"/>
    <w:rsid w:val="00765DC8"/>
    <w:rsid w:val="00765EE2"/>
    <w:rsid w:val="00766157"/>
    <w:rsid w:val="00766818"/>
    <w:rsid w:val="0076684E"/>
    <w:rsid w:val="00766FE1"/>
    <w:rsid w:val="00767455"/>
    <w:rsid w:val="0076772C"/>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409"/>
    <w:rsid w:val="00772635"/>
    <w:rsid w:val="007728B6"/>
    <w:rsid w:val="00772CF9"/>
    <w:rsid w:val="0077324F"/>
    <w:rsid w:val="00773424"/>
    <w:rsid w:val="00773775"/>
    <w:rsid w:val="00773B3F"/>
    <w:rsid w:val="0077453B"/>
    <w:rsid w:val="00774846"/>
    <w:rsid w:val="00774C28"/>
    <w:rsid w:val="00774C99"/>
    <w:rsid w:val="00774CEA"/>
    <w:rsid w:val="00775343"/>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5CA4"/>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9C5"/>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6A5"/>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34"/>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20B"/>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2F21"/>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1F0"/>
    <w:rsid w:val="00847376"/>
    <w:rsid w:val="00847614"/>
    <w:rsid w:val="00847874"/>
    <w:rsid w:val="00847D00"/>
    <w:rsid w:val="00847D25"/>
    <w:rsid w:val="00847E08"/>
    <w:rsid w:val="00847EEE"/>
    <w:rsid w:val="00850007"/>
    <w:rsid w:val="008503AD"/>
    <w:rsid w:val="008509E4"/>
    <w:rsid w:val="00850B30"/>
    <w:rsid w:val="00850C36"/>
    <w:rsid w:val="00851000"/>
    <w:rsid w:val="0085116B"/>
    <w:rsid w:val="00851874"/>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77C"/>
    <w:rsid w:val="008738CA"/>
    <w:rsid w:val="00873E76"/>
    <w:rsid w:val="008745D7"/>
    <w:rsid w:val="008745FD"/>
    <w:rsid w:val="00874769"/>
    <w:rsid w:val="0087491B"/>
    <w:rsid w:val="00874A47"/>
    <w:rsid w:val="008754E6"/>
    <w:rsid w:val="008758A1"/>
    <w:rsid w:val="008758EC"/>
    <w:rsid w:val="00875AA6"/>
    <w:rsid w:val="00875AAF"/>
    <w:rsid w:val="00875E37"/>
    <w:rsid w:val="00876032"/>
    <w:rsid w:val="00876283"/>
    <w:rsid w:val="008768CA"/>
    <w:rsid w:val="00876F9E"/>
    <w:rsid w:val="008770D5"/>
    <w:rsid w:val="00877193"/>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609"/>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99"/>
    <w:rsid w:val="00893CAB"/>
    <w:rsid w:val="00893D04"/>
    <w:rsid w:val="00893E16"/>
    <w:rsid w:val="00893EC7"/>
    <w:rsid w:val="00893FCD"/>
    <w:rsid w:val="00894397"/>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8C0"/>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2FC"/>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433"/>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862"/>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B04"/>
    <w:rsid w:val="00902E23"/>
    <w:rsid w:val="00902F99"/>
    <w:rsid w:val="009030FA"/>
    <w:rsid w:val="00903132"/>
    <w:rsid w:val="0090349C"/>
    <w:rsid w:val="009042E9"/>
    <w:rsid w:val="009043B4"/>
    <w:rsid w:val="009048BA"/>
    <w:rsid w:val="00904C0C"/>
    <w:rsid w:val="009050D7"/>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5C9"/>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678"/>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53"/>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320"/>
    <w:rsid w:val="009726EC"/>
    <w:rsid w:val="0097274E"/>
    <w:rsid w:val="00972852"/>
    <w:rsid w:val="00972AFB"/>
    <w:rsid w:val="00973189"/>
    <w:rsid w:val="00973A2D"/>
    <w:rsid w:val="00973DED"/>
    <w:rsid w:val="00974104"/>
    <w:rsid w:val="00974945"/>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60"/>
    <w:rsid w:val="009849FC"/>
    <w:rsid w:val="00984ECB"/>
    <w:rsid w:val="00985480"/>
    <w:rsid w:val="00985AB7"/>
    <w:rsid w:val="00986076"/>
    <w:rsid w:val="009862AE"/>
    <w:rsid w:val="009870CB"/>
    <w:rsid w:val="00987475"/>
    <w:rsid w:val="00987DA4"/>
    <w:rsid w:val="00987F13"/>
    <w:rsid w:val="00990196"/>
    <w:rsid w:val="00990AA3"/>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83"/>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B12"/>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D2B"/>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08E"/>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582"/>
    <w:rsid w:val="009D0937"/>
    <w:rsid w:val="009D0C11"/>
    <w:rsid w:val="009D0D6C"/>
    <w:rsid w:val="009D0EB7"/>
    <w:rsid w:val="009D12B9"/>
    <w:rsid w:val="009D13FF"/>
    <w:rsid w:val="009D152A"/>
    <w:rsid w:val="009D1754"/>
    <w:rsid w:val="009D1D1D"/>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A53"/>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46A"/>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76A"/>
    <w:rsid w:val="00A35872"/>
    <w:rsid w:val="00A35D6A"/>
    <w:rsid w:val="00A3663A"/>
    <w:rsid w:val="00A367BA"/>
    <w:rsid w:val="00A36C6A"/>
    <w:rsid w:val="00A37003"/>
    <w:rsid w:val="00A371DB"/>
    <w:rsid w:val="00A3761A"/>
    <w:rsid w:val="00A376E5"/>
    <w:rsid w:val="00A37897"/>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5D23"/>
    <w:rsid w:val="00A45F31"/>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F8C"/>
    <w:rsid w:val="00A518B3"/>
    <w:rsid w:val="00A51B29"/>
    <w:rsid w:val="00A524DA"/>
    <w:rsid w:val="00A527D4"/>
    <w:rsid w:val="00A529E6"/>
    <w:rsid w:val="00A52AE0"/>
    <w:rsid w:val="00A52BB3"/>
    <w:rsid w:val="00A52F38"/>
    <w:rsid w:val="00A53464"/>
    <w:rsid w:val="00A53724"/>
    <w:rsid w:val="00A53996"/>
    <w:rsid w:val="00A53F30"/>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81A"/>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985"/>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5F4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BD2"/>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1E2E"/>
    <w:rsid w:val="00AE241A"/>
    <w:rsid w:val="00AE2A13"/>
    <w:rsid w:val="00AE2C48"/>
    <w:rsid w:val="00AE2CF2"/>
    <w:rsid w:val="00AE2E3E"/>
    <w:rsid w:val="00AE30CD"/>
    <w:rsid w:val="00AE3918"/>
    <w:rsid w:val="00AE3B8D"/>
    <w:rsid w:val="00AE3E5C"/>
    <w:rsid w:val="00AE4388"/>
    <w:rsid w:val="00AE47FF"/>
    <w:rsid w:val="00AE4A39"/>
    <w:rsid w:val="00AE4B7C"/>
    <w:rsid w:val="00AE4C0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362"/>
    <w:rsid w:val="00AE7AB7"/>
    <w:rsid w:val="00AE7C40"/>
    <w:rsid w:val="00AE7CAC"/>
    <w:rsid w:val="00AF0820"/>
    <w:rsid w:val="00AF0841"/>
    <w:rsid w:val="00AF086F"/>
    <w:rsid w:val="00AF095C"/>
    <w:rsid w:val="00AF0F64"/>
    <w:rsid w:val="00AF148A"/>
    <w:rsid w:val="00AF1748"/>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3EF"/>
    <w:rsid w:val="00AF744B"/>
    <w:rsid w:val="00AF74F7"/>
    <w:rsid w:val="00AF7702"/>
    <w:rsid w:val="00AF7A82"/>
    <w:rsid w:val="00AF7C28"/>
    <w:rsid w:val="00B001B7"/>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1E6"/>
    <w:rsid w:val="00B0638A"/>
    <w:rsid w:val="00B06511"/>
    <w:rsid w:val="00B06656"/>
    <w:rsid w:val="00B06713"/>
    <w:rsid w:val="00B068D8"/>
    <w:rsid w:val="00B069E4"/>
    <w:rsid w:val="00B07642"/>
    <w:rsid w:val="00B076D1"/>
    <w:rsid w:val="00B10383"/>
    <w:rsid w:val="00B1059F"/>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3BC"/>
    <w:rsid w:val="00B228CC"/>
    <w:rsid w:val="00B22C0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2A4"/>
    <w:rsid w:val="00B26CA8"/>
    <w:rsid w:val="00B26E0E"/>
    <w:rsid w:val="00B275C0"/>
    <w:rsid w:val="00B275FB"/>
    <w:rsid w:val="00B27901"/>
    <w:rsid w:val="00B27A76"/>
    <w:rsid w:val="00B27BAF"/>
    <w:rsid w:val="00B27E6E"/>
    <w:rsid w:val="00B30B9B"/>
    <w:rsid w:val="00B30FBA"/>
    <w:rsid w:val="00B31420"/>
    <w:rsid w:val="00B320F6"/>
    <w:rsid w:val="00B32110"/>
    <w:rsid w:val="00B32222"/>
    <w:rsid w:val="00B32259"/>
    <w:rsid w:val="00B3225E"/>
    <w:rsid w:val="00B323A7"/>
    <w:rsid w:val="00B327D4"/>
    <w:rsid w:val="00B329AD"/>
    <w:rsid w:val="00B32DDA"/>
    <w:rsid w:val="00B33116"/>
    <w:rsid w:val="00B33815"/>
    <w:rsid w:val="00B33D62"/>
    <w:rsid w:val="00B343AF"/>
    <w:rsid w:val="00B35BC0"/>
    <w:rsid w:val="00B35D98"/>
    <w:rsid w:val="00B35E26"/>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21B"/>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1E0"/>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62A1"/>
    <w:rsid w:val="00B56FAB"/>
    <w:rsid w:val="00B573E7"/>
    <w:rsid w:val="00B57415"/>
    <w:rsid w:val="00B576C0"/>
    <w:rsid w:val="00B57BBF"/>
    <w:rsid w:val="00B57E4D"/>
    <w:rsid w:val="00B6016D"/>
    <w:rsid w:val="00B6028F"/>
    <w:rsid w:val="00B60781"/>
    <w:rsid w:val="00B607AD"/>
    <w:rsid w:val="00B607BA"/>
    <w:rsid w:val="00B608A4"/>
    <w:rsid w:val="00B6098C"/>
    <w:rsid w:val="00B61397"/>
    <w:rsid w:val="00B615D9"/>
    <w:rsid w:val="00B61610"/>
    <w:rsid w:val="00B61728"/>
    <w:rsid w:val="00B61767"/>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6C01"/>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2F5"/>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954"/>
    <w:rsid w:val="00BB4D21"/>
    <w:rsid w:val="00BB511A"/>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4C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DD3"/>
    <w:rsid w:val="00BE0F46"/>
    <w:rsid w:val="00BE0F75"/>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1C6"/>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6E2"/>
    <w:rsid w:val="00C05797"/>
    <w:rsid w:val="00C05D77"/>
    <w:rsid w:val="00C05E32"/>
    <w:rsid w:val="00C061F3"/>
    <w:rsid w:val="00C06796"/>
    <w:rsid w:val="00C067B4"/>
    <w:rsid w:val="00C06A86"/>
    <w:rsid w:val="00C06DF8"/>
    <w:rsid w:val="00C07032"/>
    <w:rsid w:val="00C0711D"/>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7F1"/>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811"/>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6D65"/>
    <w:rsid w:val="00C47353"/>
    <w:rsid w:val="00C4764E"/>
    <w:rsid w:val="00C47A9C"/>
    <w:rsid w:val="00C47DE0"/>
    <w:rsid w:val="00C50388"/>
    <w:rsid w:val="00C50CAC"/>
    <w:rsid w:val="00C50D3A"/>
    <w:rsid w:val="00C51078"/>
    <w:rsid w:val="00C511AD"/>
    <w:rsid w:val="00C512FA"/>
    <w:rsid w:val="00C51647"/>
    <w:rsid w:val="00C5199F"/>
    <w:rsid w:val="00C51AD9"/>
    <w:rsid w:val="00C51D07"/>
    <w:rsid w:val="00C51E65"/>
    <w:rsid w:val="00C51F4C"/>
    <w:rsid w:val="00C528BA"/>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57EDF"/>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4AD"/>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1F6D"/>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A42"/>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900"/>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7EA"/>
    <w:rsid w:val="00CB1E4B"/>
    <w:rsid w:val="00CB1F25"/>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0E4"/>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EF"/>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CA7"/>
    <w:rsid w:val="00CC5026"/>
    <w:rsid w:val="00CC5294"/>
    <w:rsid w:val="00CC5340"/>
    <w:rsid w:val="00CC59D3"/>
    <w:rsid w:val="00CC5ECB"/>
    <w:rsid w:val="00CC5F2A"/>
    <w:rsid w:val="00CC6124"/>
    <w:rsid w:val="00CC63CC"/>
    <w:rsid w:val="00CC6400"/>
    <w:rsid w:val="00CC6448"/>
    <w:rsid w:val="00CC64AC"/>
    <w:rsid w:val="00CC68D0"/>
    <w:rsid w:val="00CC6B27"/>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477"/>
    <w:rsid w:val="00CD7731"/>
    <w:rsid w:val="00CD7785"/>
    <w:rsid w:val="00CD77D9"/>
    <w:rsid w:val="00CD783F"/>
    <w:rsid w:val="00CD7A8E"/>
    <w:rsid w:val="00CE00AC"/>
    <w:rsid w:val="00CE00FD"/>
    <w:rsid w:val="00CE031B"/>
    <w:rsid w:val="00CE09A5"/>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46"/>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6CC"/>
    <w:rsid w:val="00CF7724"/>
    <w:rsid w:val="00D000F3"/>
    <w:rsid w:val="00D00203"/>
    <w:rsid w:val="00D003F8"/>
    <w:rsid w:val="00D003FD"/>
    <w:rsid w:val="00D00692"/>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839"/>
    <w:rsid w:val="00D05C8A"/>
    <w:rsid w:val="00D05CEE"/>
    <w:rsid w:val="00D063EE"/>
    <w:rsid w:val="00D0658E"/>
    <w:rsid w:val="00D06794"/>
    <w:rsid w:val="00D06B30"/>
    <w:rsid w:val="00D06D51"/>
    <w:rsid w:val="00D071A3"/>
    <w:rsid w:val="00D071FB"/>
    <w:rsid w:val="00D07309"/>
    <w:rsid w:val="00D0751A"/>
    <w:rsid w:val="00D07730"/>
    <w:rsid w:val="00D07A78"/>
    <w:rsid w:val="00D1012C"/>
    <w:rsid w:val="00D10663"/>
    <w:rsid w:val="00D10753"/>
    <w:rsid w:val="00D110CB"/>
    <w:rsid w:val="00D11315"/>
    <w:rsid w:val="00D114A3"/>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27"/>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5DF7"/>
    <w:rsid w:val="00D261F3"/>
    <w:rsid w:val="00D26A77"/>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98A"/>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45"/>
    <w:rsid w:val="00D46B7C"/>
    <w:rsid w:val="00D4711E"/>
    <w:rsid w:val="00D47133"/>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32A"/>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3A2"/>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8B"/>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A4"/>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718"/>
    <w:rsid w:val="00DA6987"/>
    <w:rsid w:val="00DA69E9"/>
    <w:rsid w:val="00DA69F2"/>
    <w:rsid w:val="00DA6C9C"/>
    <w:rsid w:val="00DA6DA9"/>
    <w:rsid w:val="00DA6DDD"/>
    <w:rsid w:val="00DA73EC"/>
    <w:rsid w:val="00DA748E"/>
    <w:rsid w:val="00DA7885"/>
    <w:rsid w:val="00DA7A03"/>
    <w:rsid w:val="00DA7C9C"/>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A75"/>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D10"/>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B38"/>
    <w:rsid w:val="00DD3619"/>
    <w:rsid w:val="00DD369D"/>
    <w:rsid w:val="00DD4472"/>
    <w:rsid w:val="00DD475F"/>
    <w:rsid w:val="00DD4774"/>
    <w:rsid w:val="00DD4781"/>
    <w:rsid w:val="00DD4AC0"/>
    <w:rsid w:val="00DD4B8B"/>
    <w:rsid w:val="00DD4EE3"/>
    <w:rsid w:val="00DD5395"/>
    <w:rsid w:val="00DD5E5A"/>
    <w:rsid w:val="00DD634F"/>
    <w:rsid w:val="00DD63B5"/>
    <w:rsid w:val="00DD6A9C"/>
    <w:rsid w:val="00DD6B9E"/>
    <w:rsid w:val="00DD6C6F"/>
    <w:rsid w:val="00DD71AB"/>
    <w:rsid w:val="00DD7419"/>
    <w:rsid w:val="00DD74A2"/>
    <w:rsid w:val="00DD7F45"/>
    <w:rsid w:val="00DD7F80"/>
    <w:rsid w:val="00DE0DC2"/>
    <w:rsid w:val="00DE0F4E"/>
    <w:rsid w:val="00DE12ED"/>
    <w:rsid w:val="00DE1506"/>
    <w:rsid w:val="00DE1C5A"/>
    <w:rsid w:val="00DE1D16"/>
    <w:rsid w:val="00DE2343"/>
    <w:rsid w:val="00DE269E"/>
    <w:rsid w:val="00DE2755"/>
    <w:rsid w:val="00DE2B35"/>
    <w:rsid w:val="00DE2B68"/>
    <w:rsid w:val="00DE31E6"/>
    <w:rsid w:val="00DE34CF"/>
    <w:rsid w:val="00DE3824"/>
    <w:rsid w:val="00DE3BBB"/>
    <w:rsid w:val="00DE3C49"/>
    <w:rsid w:val="00DE3C60"/>
    <w:rsid w:val="00DE4160"/>
    <w:rsid w:val="00DE4182"/>
    <w:rsid w:val="00DE4587"/>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7A1"/>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54"/>
    <w:rsid w:val="00DF4346"/>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E5E"/>
    <w:rsid w:val="00E05FEE"/>
    <w:rsid w:val="00E06190"/>
    <w:rsid w:val="00E0636F"/>
    <w:rsid w:val="00E06E03"/>
    <w:rsid w:val="00E06FED"/>
    <w:rsid w:val="00E0749B"/>
    <w:rsid w:val="00E07580"/>
    <w:rsid w:val="00E0771C"/>
    <w:rsid w:val="00E07AE3"/>
    <w:rsid w:val="00E07D69"/>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6B9"/>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57D7"/>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0BC"/>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3CD"/>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AD9"/>
    <w:rsid w:val="00E83B06"/>
    <w:rsid w:val="00E83B92"/>
    <w:rsid w:val="00E83F8A"/>
    <w:rsid w:val="00E83FA8"/>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6E"/>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DB0"/>
    <w:rsid w:val="00E93EEB"/>
    <w:rsid w:val="00E94CEB"/>
    <w:rsid w:val="00E94E40"/>
    <w:rsid w:val="00E95180"/>
    <w:rsid w:val="00E951C4"/>
    <w:rsid w:val="00E9526F"/>
    <w:rsid w:val="00E958FB"/>
    <w:rsid w:val="00E95D65"/>
    <w:rsid w:val="00E95EA0"/>
    <w:rsid w:val="00E96016"/>
    <w:rsid w:val="00E9619D"/>
    <w:rsid w:val="00E969A0"/>
    <w:rsid w:val="00E96A66"/>
    <w:rsid w:val="00E96D2E"/>
    <w:rsid w:val="00E96F0B"/>
    <w:rsid w:val="00E97069"/>
    <w:rsid w:val="00E9711D"/>
    <w:rsid w:val="00E9728E"/>
    <w:rsid w:val="00E975D7"/>
    <w:rsid w:val="00E97640"/>
    <w:rsid w:val="00E977AE"/>
    <w:rsid w:val="00E979BE"/>
    <w:rsid w:val="00E97B67"/>
    <w:rsid w:val="00EA09FD"/>
    <w:rsid w:val="00EA0A15"/>
    <w:rsid w:val="00EA10B3"/>
    <w:rsid w:val="00EA138B"/>
    <w:rsid w:val="00EA148E"/>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871"/>
    <w:rsid w:val="00EC2972"/>
    <w:rsid w:val="00EC2A60"/>
    <w:rsid w:val="00EC2A9B"/>
    <w:rsid w:val="00EC2E71"/>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8BC"/>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4DA2"/>
    <w:rsid w:val="00ED53E6"/>
    <w:rsid w:val="00ED58E4"/>
    <w:rsid w:val="00ED5C95"/>
    <w:rsid w:val="00ED5EE7"/>
    <w:rsid w:val="00ED619A"/>
    <w:rsid w:val="00ED686C"/>
    <w:rsid w:val="00ED6B78"/>
    <w:rsid w:val="00ED6D58"/>
    <w:rsid w:val="00ED6D94"/>
    <w:rsid w:val="00ED7194"/>
    <w:rsid w:val="00ED71F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4F5"/>
    <w:rsid w:val="00EE554A"/>
    <w:rsid w:val="00EE568B"/>
    <w:rsid w:val="00EE5765"/>
    <w:rsid w:val="00EE5841"/>
    <w:rsid w:val="00EE5D66"/>
    <w:rsid w:val="00EE5E38"/>
    <w:rsid w:val="00EE6039"/>
    <w:rsid w:val="00EE6153"/>
    <w:rsid w:val="00EE61EB"/>
    <w:rsid w:val="00EE6A9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0BD"/>
    <w:rsid w:val="00EF5305"/>
    <w:rsid w:val="00EF57E3"/>
    <w:rsid w:val="00EF5D0B"/>
    <w:rsid w:val="00EF5D18"/>
    <w:rsid w:val="00EF5D40"/>
    <w:rsid w:val="00EF5E42"/>
    <w:rsid w:val="00EF6092"/>
    <w:rsid w:val="00EF65E9"/>
    <w:rsid w:val="00EF6711"/>
    <w:rsid w:val="00EF7069"/>
    <w:rsid w:val="00EF7251"/>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31A"/>
    <w:rsid w:val="00F116FD"/>
    <w:rsid w:val="00F12349"/>
    <w:rsid w:val="00F12481"/>
    <w:rsid w:val="00F124E0"/>
    <w:rsid w:val="00F12649"/>
    <w:rsid w:val="00F127F8"/>
    <w:rsid w:val="00F129AB"/>
    <w:rsid w:val="00F12A49"/>
    <w:rsid w:val="00F12ACB"/>
    <w:rsid w:val="00F12D19"/>
    <w:rsid w:val="00F13133"/>
    <w:rsid w:val="00F132C1"/>
    <w:rsid w:val="00F13333"/>
    <w:rsid w:val="00F13698"/>
    <w:rsid w:val="00F1391E"/>
    <w:rsid w:val="00F13C82"/>
    <w:rsid w:val="00F13D3F"/>
    <w:rsid w:val="00F143BA"/>
    <w:rsid w:val="00F14421"/>
    <w:rsid w:val="00F1449C"/>
    <w:rsid w:val="00F14802"/>
    <w:rsid w:val="00F14847"/>
    <w:rsid w:val="00F15292"/>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D81"/>
    <w:rsid w:val="00F30F2D"/>
    <w:rsid w:val="00F31188"/>
    <w:rsid w:val="00F31924"/>
    <w:rsid w:val="00F32056"/>
    <w:rsid w:val="00F32106"/>
    <w:rsid w:val="00F325C9"/>
    <w:rsid w:val="00F32766"/>
    <w:rsid w:val="00F32828"/>
    <w:rsid w:val="00F329CC"/>
    <w:rsid w:val="00F32A8A"/>
    <w:rsid w:val="00F32FB8"/>
    <w:rsid w:val="00F33625"/>
    <w:rsid w:val="00F336F5"/>
    <w:rsid w:val="00F3376B"/>
    <w:rsid w:val="00F33F22"/>
    <w:rsid w:val="00F340F7"/>
    <w:rsid w:val="00F347BC"/>
    <w:rsid w:val="00F34C14"/>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B38"/>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2D5"/>
    <w:rsid w:val="00F74380"/>
    <w:rsid w:val="00F747EB"/>
    <w:rsid w:val="00F74923"/>
    <w:rsid w:val="00F74A97"/>
    <w:rsid w:val="00F74C76"/>
    <w:rsid w:val="00F74F36"/>
    <w:rsid w:val="00F75254"/>
    <w:rsid w:val="00F7525F"/>
    <w:rsid w:val="00F7589F"/>
    <w:rsid w:val="00F7591E"/>
    <w:rsid w:val="00F76AC2"/>
    <w:rsid w:val="00F76F87"/>
    <w:rsid w:val="00F771F2"/>
    <w:rsid w:val="00F77510"/>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11E"/>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A72"/>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BB6"/>
    <w:rsid w:val="00F95F2F"/>
    <w:rsid w:val="00F95F79"/>
    <w:rsid w:val="00F9644A"/>
    <w:rsid w:val="00F9656E"/>
    <w:rsid w:val="00F96C44"/>
    <w:rsid w:val="00F96FBB"/>
    <w:rsid w:val="00F97210"/>
    <w:rsid w:val="00F97538"/>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A05"/>
    <w:rsid w:val="00FA3CA1"/>
    <w:rsid w:val="00FA3FBB"/>
    <w:rsid w:val="00FA3FF9"/>
    <w:rsid w:val="00FA4988"/>
    <w:rsid w:val="00FA4E7D"/>
    <w:rsid w:val="00FA506A"/>
    <w:rsid w:val="00FA50FF"/>
    <w:rsid w:val="00FA55BE"/>
    <w:rsid w:val="00FA5AA4"/>
    <w:rsid w:val="00FA5AD5"/>
    <w:rsid w:val="00FA5CD0"/>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720"/>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085"/>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CBD"/>
    <w:rsid w:val="00FC7D02"/>
    <w:rsid w:val="00FC7F0F"/>
    <w:rsid w:val="00FD00A8"/>
    <w:rsid w:val="00FD048A"/>
    <w:rsid w:val="00FD06CE"/>
    <w:rsid w:val="00FD08ED"/>
    <w:rsid w:val="00FD1252"/>
    <w:rsid w:val="00FD181E"/>
    <w:rsid w:val="00FD1AD6"/>
    <w:rsid w:val="00FD2266"/>
    <w:rsid w:val="00FD22E8"/>
    <w:rsid w:val="00FD24AF"/>
    <w:rsid w:val="00FD24DD"/>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940"/>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31"/>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5AA"/>
    <w:rsid w:val="00FF4184"/>
    <w:rsid w:val="00FF41CE"/>
    <w:rsid w:val="00FF4203"/>
    <w:rsid w:val="00FF42FE"/>
    <w:rsid w:val="00FF456B"/>
    <w:rsid w:val="00FF45D9"/>
    <w:rsid w:val="00FF6BD1"/>
    <w:rsid w:val="00FF6FCA"/>
    <w:rsid w:val="00FF769E"/>
    <w:rsid w:val="00FF76E3"/>
    <w:rsid w:val="00FF7962"/>
    <w:rsid w:val="00FF79B1"/>
    <w:rsid w:val="00FF7D8D"/>
    <w:rsid w:val="56EA47D8"/>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DD64D"/>
  <w15:docId w15:val="{25BBB2A1-B6C5-4179-81A1-C7F49403D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lsdException w:name="macro" w:locked="1" w:semiHidden="1" w:unhideWhenUsed="1"/>
    <w:lsdException w:name="toa heading" w:locked="1"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lsdException w:name="List Continue 3" w:locked="1"/>
    <w:lsdException w:name="List Continue 4" w:locked="1"/>
    <w:lsdException w:name="List Continue 5" w:lock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annotation text"/>
    <w:basedOn w:val="a"/>
    <w:link w:val="a7"/>
    <w:qFormat/>
  </w:style>
  <w:style w:type="paragraph" w:styleId="a8">
    <w:name w:val="Body Text"/>
    <w:basedOn w:val="a"/>
    <w:link w:val="a9"/>
    <w:qFormat/>
    <w:pPr>
      <w:spacing w:after="120"/>
    </w:pPr>
  </w:style>
  <w:style w:type="paragraph" w:styleId="aa">
    <w:name w:val="Plain Text"/>
    <w:basedOn w:val="a"/>
    <w:link w:val="ab"/>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c">
    <w:name w:val="Balloon Text"/>
    <w:basedOn w:val="a"/>
    <w:link w:val="ad"/>
    <w:semiHidden/>
    <w:unhideWhenUsed/>
    <w:qFormat/>
    <w:pPr>
      <w:spacing w:after="0"/>
    </w:pPr>
    <w:rPr>
      <w:rFonts w:ascii="Segoe UI" w:hAnsi="Segoe UI" w:cs="Segoe UI"/>
      <w:sz w:val="18"/>
      <w:szCs w:val="18"/>
    </w:rPr>
  </w:style>
  <w:style w:type="paragraph" w:styleId="ae">
    <w:name w:val="footer"/>
    <w:basedOn w:val="af"/>
    <w:link w:val="af0"/>
    <w:qFormat/>
    <w:pPr>
      <w:jc w:val="center"/>
    </w:pPr>
    <w:rPr>
      <w:i/>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2">
    <w:name w:val="footnote text"/>
    <w:basedOn w:val="a"/>
    <w:link w:val="af3"/>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Web">
    <w:name w:val="Normal (Web)"/>
    <w:basedOn w:val="a"/>
    <w:unhideWhenUsed/>
    <w:qFormat/>
    <w:pPr>
      <w:spacing w:before="100" w:beforeAutospacing="1" w:after="100" w:afterAutospacing="1" w:line="259" w:lineRule="auto"/>
    </w:pPr>
    <w:rPr>
      <w:sz w:val="24"/>
      <w:szCs w:val="24"/>
      <w:lang w:eastAsia="en-GB"/>
    </w:rPr>
  </w:style>
  <w:style w:type="paragraph" w:styleId="12">
    <w:name w:val="index 1"/>
    <w:basedOn w:val="a"/>
    <w:next w:val="a"/>
    <w:qFormat/>
    <w:pPr>
      <w:keepLines/>
      <w:spacing w:after="0"/>
    </w:pPr>
  </w:style>
  <w:style w:type="paragraph" w:styleId="25">
    <w:name w:val="index 2"/>
    <w:basedOn w:val="12"/>
    <w:next w:val="a"/>
    <w:qFormat/>
    <w:pPr>
      <w:ind w:left="284"/>
    </w:pPr>
  </w:style>
  <w:style w:type="paragraph" w:styleId="af4">
    <w:name w:val="annotation subject"/>
    <w:basedOn w:val="a6"/>
    <w:next w:val="a6"/>
    <w:link w:val="af5"/>
    <w:qFormat/>
    <w:rPr>
      <w:b/>
      <w:bCs/>
    </w:rPr>
  </w:style>
  <w:style w:type="table" w:styleId="af6">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basedOn w:val="a0"/>
    <w:uiPriority w:val="20"/>
    <w:qFormat/>
    <w:rPr>
      <w:i/>
      <w:iCs/>
    </w:rPr>
  </w:style>
  <w:style w:type="character" w:styleId="af8">
    <w:name w:val="Hyperlink"/>
    <w:uiPriority w:val="99"/>
    <w:qFormat/>
    <w:rPr>
      <w:color w:val="0000FF"/>
      <w:u w:val="single"/>
    </w:rPr>
  </w:style>
  <w:style w:type="character" w:styleId="af9">
    <w:name w:val="annotation reference"/>
    <w:basedOn w:val="a0"/>
    <w:qFormat/>
    <w:rPr>
      <w:sz w:val="16"/>
      <w:szCs w:val="16"/>
    </w:rPr>
  </w:style>
  <w:style w:type="character" w:styleId="afa">
    <w:name w:val="footnote reference"/>
    <w:basedOn w:val="a0"/>
    <w:qFormat/>
    <w:rPr>
      <w:b/>
      <w:position w:val="6"/>
      <w:sz w:val="16"/>
    </w:rPr>
  </w:style>
  <w:style w:type="character" w:customStyle="1" w:styleId="10">
    <w:name w:val="標題 1 字元"/>
    <w:link w:val="1"/>
    <w:qFormat/>
    <w:rPr>
      <w:rFonts w:ascii="Arial" w:eastAsia="Times New Roman" w:hAnsi="Arial"/>
      <w:sz w:val="36"/>
      <w:lang w:val="en-GB" w:eastAsia="ja-JP"/>
    </w:rPr>
  </w:style>
  <w:style w:type="character" w:customStyle="1" w:styleId="20">
    <w:name w:val="標題 2 字元"/>
    <w:link w:val="2"/>
    <w:qFormat/>
    <w:rPr>
      <w:rFonts w:ascii="Arial" w:eastAsia="Times New Roman" w:hAnsi="Arial"/>
      <w:sz w:val="32"/>
      <w:lang w:val="en-GB" w:eastAsia="ja-JP"/>
    </w:rPr>
  </w:style>
  <w:style w:type="character" w:customStyle="1" w:styleId="30">
    <w:name w:val="標題 3 字元"/>
    <w:link w:val="3"/>
    <w:qFormat/>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qFormat/>
    <w:locked/>
    <w:rPr>
      <w:rFonts w:ascii="Arial" w:eastAsia="Times New Roman" w:hAnsi="Arial"/>
      <w:sz w:val="24"/>
      <w:lang w:val="en-GB" w:eastAsia="ja-JP"/>
    </w:rPr>
  </w:style>
  <w:style w:type="character" w:customStyle="1" w:styleId="50">
    <w:name w:val="標題 5 字元"/>
    <w:link w:val="5"/>
    <w:qFormat/>
    <w:rPr>
      <w:rFonts w:ascii="Arial" w:eastAsia="Times New Roman" w:hAnsi="Arial"/>
      <w:sz w:val="22"/>
      <w:lang w:val="en-GB" w:eastAsia="ja-JP"/>
    </w:rPr>
  </w:style>
  <w:style w:type="character" w:customStyle="1" w:styleId="60">
    <w:name w:val="標題 6 字元"/>
    <w:link w:val="6"/>
    <w:qFormat/>
    <w:rPr>
      <w:rFonts w:ascii="Arial" w:eastAsia="Times New Roman" w:hAnsi="Arial"/>
      <w:lang w:val="en-GB" w:eastAsia="ja-JP"/>
    </w:rPr>
  </w:style>
  <w:style w:type="character" w:customStyle="1" w:styleId="70">
    <w:name w:val="標題 7 字元"/>
    <w:link w:val="7"/>
    <w:qFormat/>
    <w:rPr>
      <w:rFonts w:ascii="Arial" w:eastAsia="Times New Roman" w:hAnsi="Arial"/>
      <w:lang w:val="en-GB" w:eastAsia="ja-JP"/>
    </w:rPr>
  </w:style>
  <w:style w:type="character" w:customStyle="1" w:styleId="80">
    <w:name w:val="標題 8 字元"/>
    <w:link w:val="8"/>
    <w:qFormat/>
    <w:rPr>
      <w:rFonts w:ascii="Arial" w:eastAsia="Times New Roman" w:hAnsi="Arial"/>
      <w:sz w:val="36"/>
      <w:lang w:val="en-GB" w:eastAsia="ja-JP"/>
    </w:rPr>
  </w:style>
  <w:style w:type="character" w:customStyle="1" w:styleId="90">
    <w:name w:val="標題 9 字元"/>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f1">
    <w:name w:val="頁首 字元"/>
    <w:link w:val="af"/>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頁尾 字元"/>
    <w:link w:val="ae"/>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3"/>
    <w:link w:val="B4Char"/>
    <w:qFormat/>
  </w:style>
  <w:style w:type="character" w:customStyle="1" w:styleId="B4Char">
    <w:name w:val="B4 Char"/>
    <w:link w:val="B4"/>
    <w:qFormat/>
    <w:rPr>
      <w:rFonts w:eastAsia="Times New Roman"/>
      <w:lang w:val="en-GB" w:eastAsia="ja-JP"/>
    </w:rPr>
  </w:style>
  <w:style w:type="paragraph" w:customStyle="1" w:styleId="B5">
    <w:name w:val="B5"/>
    <w:basedOn w:val="53"/>
    <w:link w:val="B5Char"/>
    <w:qFormat/>
  </w:style>
  <w:style w:type="character" w:customStyle="1" w:styleId="B5Char">
    <w:name w:val="B5 Char"/>
    <w:link w:val="B5"/>
    <w:qFormat/>
    <w:rPr>
      <w:rFonts w:eastAsia="Times New Roman"/>
      <w:lang w:val="en-GB" w:eastAsia="ja-JP"/>
    </w:rPr>
  </w:style>
  <w:style w:type="character" w:customStyle="1" w:styleId="af3">
    <w:name w:val="註腳文字 字元"/>
    <w:link w:val="af2"/>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3">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ad">
    <w:name w:val="註解方塊文字 字元"/>
    <w:basedOn w:val="a0"/>
    <w:link w:val="ac"/>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a7">
    <w:name w:val="註解文字 字元"/>
    <w:basedOn w:val="a0"/>
    <w:link w:val="a6"/>
    <w:qFormat/>
    <w:rPr>
      <w:rFonts w:eastAsia="Times New Roman"/>
      <w:lang w:val="en-GB" w:eastAsia="ja-JP"/>
    </w:rPr>
  </w:style>
  <w:style w:type="character" w:customStyle="1" w:styleId="af5">
    <w:name w:val="註解主旨 字元"/>
    <w:basedOn w:val="a7"/>
    <w:link w:val="af4"/>
    <w:qFormat/>
    <w:rPr>
      <w:rFonts w:eastAsia="Times New Roman"/>
      <w:b/>
      <w:bCs/>
      <w:lang w:val="en-GB" w:eastAsia="ja-JP"/>
    </w:rPr>
  </w:style>
  <w:style w:type="paragraph" w:styleId="afb">
    <w:name w:val="List Paragraph"/>
    <w:basedOn w:val="a"/>
    <w:link w:val="afc"/>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8"/>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a9">
    <w:name w:val="本文 字元"/>
    <w:basedOn w:val="a0"/>
    <w:link w:val="a8"/>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ab">
    <w:name w:val="純文字 字元"/>
    <w:basedOn w:val="a0"/>
    <w:link w:val="aa"/>
    <w:uiPriority w:val="99"/>
    <w:qFormat/>
    <w:rPr>
      <w:rFonts w:ascii="Courier New" w:eastAsiaTheme="minorHAnsi" w:hAnsi="Courier New" w:cstheme="minorBidi"/>
      <w:sz w:val="22"/>
      <w:szCs w:val="22"/>
      <w:lang w:val="nb-NO" w:eastAsia="en-US"/>
    </w:rPr>
  </w:style>
  <w:style w:type="paragraph" w:customStyle="1" w:styleId="Doc-text2">
    <w:name w:val="Doc-text2"/>
    <w:basedOn w:val="a"/>
    <w:link w:val="Doc-text2Char"/>
    <w:qFormat/>
    <w:pPr>
      <w:tabs>
        <w:tab w:val="left" w:pos="1622"/>
      </w:tabs>
      <w:overflowPunct/>
      <w:autoSpaceDE/>
      <w:autoSpaceDN/>
      <w:adjustRightInd/>
      <w:spacing w:after="160" w:line="259" w:lineRule="auto"/>
      <w:ind w:left="1622" w:hanging="363"/>
      <w:textAlignment w:val="auto"/>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afc">
    <w:name w:val="清單段落 字元"/>
    <w:link w:val="afb"/>
    <w:uiPriority w:val="34"/>
    <w:qFormat/>
    <w:locke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5729264">
      <w:bodyDiv w:val="1"/>
      <w:marLeft w:val="0"/>
      <w:marRight w:val="0"/>
      <w:marTop w:val="0"/>
      <w:marBottom w:val="0"/>
      <w:divBdr>
        <w:top w:val="none" w:sz="0" w:space="0" w:color="auto"/>
        <w:left w:val="none" w:sz="0" w:space="0" w:color="auto"/>
        <w:bottom w:val="none" w:sz="0" w:space="0" w:color="auto"/>
        <w:right w:val="none" w:sz="0" w:space="0" w:color="auto"/>
      </w:divBdr>
    </w:div>
    <w:div w:id="1221944248">
      <w:bodyDiv w:val="1"/>
      <w:marLeft w:val="0"/>
      <w:marRight w:val="0"/>
      <w:marTop w:val="0"/>
      <w:marBottom w:val="0"/>
      <w:divBdr>
        <w:top w:val="none" w:sz="0" w:space="0" w:color="auto"/>
        <w:left w:val="none" w:sz="0" w:space="0" w:color="auto"/>
        <w:bottom w:val="none" w:sz="0" w:space="0" w:color="auto"/>
        <w:right w:val="none" w:sz="0" w:space="0" w:color="auto"/>
      </w:divBdr>
    </w:div>
    <w:div w:id="19409910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82955577-BE35-4314-B1E9-C5CCBB88CA78}">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2074</Words>
  <Characters>11825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13872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lastModifiedBy>Cc Alanchen (陳俊嘉)</cp:lastModifiedBy>
  <cp:revision>3</cp:revision>
  <cp:lastPrinted>2017-05-08T19:55:00Z</cp:lastPrinted>
  <dcterms:created xsi:type="dcterms:W3CDTF">2022-11-02T03:52:00Z</dcterms:created>
  <dcterms:modified xsi:type="dcterms:W3CDTF">2022-11-02T03:53:00Z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KSOProductBuildVer">
    <vt:lpwstr>2052-11.1.0.12313</vt:lpwstr>
  </property>
  <property fmtid="{D5CDD505-2E9C-101B-9397-08002B2CF9AE}" pid="61" name="ICV">
    <vt:lpwstr>A1F14B2BFCDD4090A0CFC9D16D6AC182</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1661938585</vt:lpwstr>
  </property>
  <property fmtid="{D5CDD505-2E9C-101B-9397-08002B2CF9AE}" pid="66" name="MSIP_Label_83bcef13-7cac-433f-ba1d-47a323951816_Enabled">
    <vt:lpwstr>true</vt:lpwstr>
  </property>
  <property fmtid="{D5CDD505-2E9C-101B-9397-08002B2CF9AE}" pid="67" name="MSIP_Label_83bcef13-7cac-433f-ba1d-47a323951816_SetDate">
    <vt:lpwstr>2022-11-02T03:52:42Z</vt:lpwstr>
  </property>
  <property fmtid="{D5CDD505-2E9C-101B-9397-08002B2CF9AE}" pid="68" name="MSIP_Label_83bcef13-7cac-433f-ba1d-47a323951816_Method">
    <vt:lpwstr>Privileged</vt:lpwstr>
  </property>
  <property fmtid="{D5CDD505-2E9C-101B-9397-08002B2CF9AE}" pid="69" name="MSIP_Label_83bcef13-7cac-433f-ba1d-47a323951816_Name">
    <vt:lpwstr>MTK_Unclassified</vt:lpwstr>
  </property>
  <property fmtid="{D5CDD505-2E9C-101B-9397-08002B2CF9AE}" pid="70" name="MSIP_Label_83bcef13-7cac-433f-ba1d-47a323951816_SiteId">
    <vt:lpwstr>a7687ede-7a6b-4ef6-bace-642f677fbe31</vt:lpwstr>
  </property>
  <property fmtid="{D5CDD505-2E9C-101B-9397-08002B2CF9AE}" pid="71" name="MSIP_Label_83bcef13-7cac-433f-ba1d-47a323951816_ActionId">
    <vt:lpwstr>7cad00e4-c19f-4881-9099-50d71a33466e</vt:lpwstr>
  </property>
  <property fmtid="{D5CDD505-2E9C-101B-9397-08002B2CF9AE}" pid="72" name="MSIP_Label_83bcef13-7cac-433f-ba1d-47a323951816_ContentBits">
    <vt:lpwstr>0</vt:lpwstr>
  </property>
</Properties>
</file>